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0832" w:rsidRPr="008F2793" w:rsidRDefault="008A0832" w:rsidP="008A0832">
      <w:pPr>
        <w:pStyle w:val="a5"/>
        <w:rPr>
          <w:color w:val="000000" w:themeColor="text1"/>
        </w:rPr>
      </w:pPr>
      <w:bookmarkStart w:id="0" w:name="_GoBack"/>
      <w:r w:rsidRPr="008F2793">
        <w:rPr>
          <w:rFonts w:hint="eastAsia"/>
          <w:color w:val="000000" w:themeColor="text1"/>
        </w:rPr>
        <w:t>2026</w:t>
      </w:r>
      <w:r w:rsidRPr="008F2793">
        <w:rPr>
          <w:rFonts w:hint="eastAsia"/>
          <w:color w:val="000000" w:themeColor="text1"/>
        </w:rPr>
        <w:t>年烟台市初中学业水平考试</w:t>
      </w:r>
    </w:p>
    <w:p w:rsidR="008A0832" w:rsidRPr="008F2793" w:rsidRDefault="008A0832" w:rsidP="008A0832">
      <w:pPr>
        <w:pStyle w:val="a5"/>
        <w:rPr>
          <w:color w:val="000000" w:themeColor="text1"/>
        </w:rPr>
      </w:pPr>
      <w:r w:rsidRPr="008F2793">
        <w:rPr>
          <w:rFonts w:hint="eastAsia"/>
          <w:color w:val="000000" w:themeColor="text1"/>
        </w:rPr>
        <w:t>数学</w:t>
      </w:r>
    </w:p>
    <w:p w:rsidR="008A0832" w:rsidRPr="008F2793" w:rsidRDefault="008A0832" w:rsidP="008A0832">
      <w:pPr>
        <w:pStyle w:val="1"/>
        <w:spacing w:line="360" w:lineRule="auto"/>
        <w:jc w:val="left"/>
        <w:textAlignment w:val="center"/>
        <w:rPr>
          <w:rFonts w:ascii="宋体" w:hAnsi="宋体"/>
          <w:b/>
          <w:color w:val="000000" w:themeColor="text1"/>
          <w:kern w:val="2"/>
          <w:sz w:val="24"/>
          <w:szCs w:val="24"/>
        </w:rPr>
      </w:pPr>
      <w:r w:rsidRPr="008F2793">
        <w:rPr>
          <w:rFonts w:ascii="宋体" w:hAnsi="宋体" w:hint="eastAsia"/>
          <w:b/>
          <w:color w:val="000000" w:themeColor="text1"/>
          <w:kern w:val="2"/>
          <w:sz w:val="24"/>
          <w:szCs w:val="24"/>
        </w:rPr>
        <w:t>注意事项:</w:t>
      </w:r>
    </w:p>
    <w:p w:rsidR="008A0832" w:rsidRPr="008F2793" w:rsidRDefault="008A0832" w:rsidP="008A0832">
      <w:pPr>
        <w:pStyle w:val="1"/>
        <w:spacing w:line="360" w:lineRule="auto"/>
        <w:jc w:val="left"/>
        <w:textAlignment w:val="center"/>
        <w:rPr>
          <w:rFonts w:ascii="宋体" w:hAnsi="宋体"/>
          <w:b/>
          <w:color w:val="000000" w:themeColor="text1"/>
          <w:kern w:val="2"/>
          <w:sz w:val="24"/>
          <w:szCs w:val="24"/>
        </w:rPr>
      </w:pPr>
      <w:r w:rsidRPr="008F2793">
        <w:rPr>
          <w:rFonts w:ascii="宋体" w:hAnsi="宋体" w:hint="eastAsia"/>
          <w:b/>
          <w:color w:val="000000" w:themeColor="text1"/>
          <w:kern w:val="2"/>
          <w:sz w:val="24"/>
          <w:szCs w:val="24"/>
        </w:rPr>
        <w:t>1.本试卷共8页，共120分；考试时间120分钟，考试结束后，请将本试卷和答题卡一并交回。</w:t>
      </w:r>
    </w:p>
    <w:p w:rsidR="008A0832" w:rsidRPr="008F2793" w:rsidRDefault="008A0832" w:rsidP="008A0832">
      <w:pPr>
        <w:pStyle w:val="1"/>
        <w:spacing w:line="360" w:lineRule="auto"/>
        <w:jc w:val="left"/>
        <w:textAlignment w:val="center"/>
        <w:rPr>
          <w:rFonts w:ascii="宋体" w:hAnsi="宋体"/>
          <w:b/>
          <w:color w:val="000000" w:themeColor="text1"/>
          <w:kern w:val="2"/>
          <w:sz w:val="24"/>
          <w:szCs w:val="24"/>
        </w:rPr>
      </w:pPr>
      <w:r w:rsidRPr="008F2793">
        <w:rPr>
          <w:rFonts w:ascii="宋体" w:hAnsi="宋体" w:hint="eastAsia"/>
          <w:b/>
          <w:color w:val="000000" w:themeColor="text1"/>
          <w:kern w:val="2"/>
          <w:sz w:val="24"/>
          <w:szCs w:val="24"/>
        </w:rPr>
        <w:t>2.答题前，务必用0.5毫米黑色签字笔将自己的姓名。准考证号、座位号填写在试卷和答题卡规定的位置上</w:t>
      </w:r>
    </w:p>
    <w:p w:rsidR="008A0832" w:rsidRPr="008F2793" w:rsidRDefault="008A0832" w:rsidP="008A0832">
      <w:pPr>
        <w:pStyle w:val="1"/>
        <w:spacing w:line="360" w:lineRule="auto"/>
        <w:jc w:val="left"/>
        <w:textAlignment w:val="center"/>
        <w:rPr>
          <w:rFonts w:ascii="宋体" w:hAnsi="宋体"/>
          <w:b/>
          <w:color w:val="000000" w:themeColor="text1"/>
          <w:kern w:val="2"/>
          <w:sz w:val="24"/>
          <w:szCs w:val="24"/>
        </w:rPr>
      </w:pPr>
      <w:r w:rsidRPr="008F2793">
        <w:rPr>
          <w:rFonts w:ascii="宋体" w:hAnsi="宋体" w:hint="eastAsia"/>
          <w:b/>
          <w:color w:val="000000" w:themeColor="text1"/>
          <w:kern w:val="2"/>
          <w:sz w:val="24"/>
          <w:szCs w:val="24"/>
        </w:rPr>
        <w:t>3.选择题选出答案后，用2B铅笔把答题卡上对应题目的答案标号涂黑;如需改动，用橡皮擦干净后，再选涂其他答案标号。</w:t>
      </w:r>
    </w:p>
    <w:p w:rsidR="008A0832" w:rsidRPr="008F2793" w:rsidRDefault="008A0832" w:rsidP="008A0832">
      <w:pPr>
        <w:pStyle w:val="1"/>
        <w:spacing w:line="360" w:lineRule="auto"/>
        <w:jc w:val="left"/>
        <w:textAlignment w:val="center"/>
        <w:rPr>
          <w:rFonts w:ascii="宋体" w:hAnsi="宋体"/>
          <w:b/>
          <w:color w:val="000000" w:themeColor="text1"/>
          <w:kern w:val="2"/>
          <w:sz w:val="24"/>
          <w:szCs w:val="24"/>
        </w:rPr>
      </w:pPr>
      <w:r w:rsidRPr="008F2793">
        <w:rPr>
          <w:rFonts w:ascii="宋体" w:hAnsi="宋体" w:hint="eastAsia"/>
          <w:b/>
          <w:color w:val="000000" w:themeColor="text1"/>
          <w:kern w:val="2"/>
          <w:sz w:val="24"/>
          <w:szCs w:val="24"/>
        </w:rPr>
        <w:t>4.非选择题必须用0.5毫米黑色签字笔作答，答案必须写在答题卡指定区城内相应的位置;如需改动，先划掉原来的答案，然后再写上新的答案;不能使用涂改液，胶带纸、修正带。</w:t>
      </w:r>
    </w:p>
    <w:p w:rsidR="008A0832" w:rsidRPr="008F2793" w:rsidRDefault="008A0832" w:rsidP="008A0832">
      <w:pPr>
        <w:pStyle w:val="1"/>
        <w:spacing w:line="360" w:lineRule="auto"/>
        <w:jc w:val="left"/>
        <w:textAlignment w:val="center"/>
        <w:rPr>
          <w:rFonts w:ascii="宋体" w:hAnsi="宋体"/>
          <w:b/>
          <w:color w:val="000000" w:themeColor="text1"/>
          <w:kern w:val="2"/>
          <w:sz w:val="24"/>
          <w:szCs w:val="24"/>
        </w:rPr>
      </w:pPr>
      <w:r w:rsidRPr="008F2793">
        <w:rPr>
          <w:rFonts w:ascii="宋体" w:hAnsi="宋体" w:hint="eastAsia"/>
          <w:b/>
          <w:color w:val="000000" w:themeColor="text1"/>
          <w:kern w:val="2"/>
          <w:sz w:val="24"/>
          <w:szCs w:val="24"/>
        </w:rPr>
        <w:t>5.写在试卷上或答题卡指定区域外的答案无效。</w:t>
      </w:r>
    </w:p>
    <w:p w:rsidR="008A0832" w:rsidRPr="008F2793" w:rsidRDefault="008A0832" w:rsidP="008A0832">
      <w:pPr>
        <w:pStyle w:val="1"/>
        <w:spacing w:line="360" w:lineRule="auto"/>
        <w:jc w:val="left"/>
        <w:textAlignment w:val="center"/>
        <w:rPr>
          <w:rFonts w:ascii="宋体" w:hAnsi="宋体"/>
          <w:b/>
          <w:color w:val="000000" w:themeColor="text1"/>
          <w:kern w:val="2"/>
          <w:sz w:val="24"/>
          <w:szCs w:val="24"/>
        </w:rPr>
      </w:pPr>
      <w:r w:rsidRPr="008F2793">
        <w:rPr>
          <w:rFonts w:ascii="宋体" w:hAnsi="宋体" w:hint="eastAsia"/>
          <w:b/>
          <w:color w:val="000000" w:themeColor="text1"/>
          <w:kern w:val="2"/>
          <w:sz w:val="24"/>
          <w:szCs w:val="24"/>
        </w:rPr>
        <w:t>6.考试过程中允许考生进行剪、拼、折叠等实验。</w:t>
      </w:r>
    </w:p>
    <w:p w:rsidR="008A0832" w:rsidRPr="008F2793" w:rsidRDefault="008A0832" w:rsidP="008A0832">
      <w:pPr>
        <w:pStyle w:val="1"/>
        <w:spacing w:line="360" w:lineRule="auto"/>
        <w:jc w:val="left"/>
        <w:textAlignment w:val="center"/>
        <w:rPr>
          <w:rFonts w:ascii="宋体" w:hAnsi="宋体"/>
          <w:b/>
          <w:color w:val="000000" w:themeColor="text1"/>
          <w:kern w:val="2"/>
          <w:sz w:val="24"/>
          <w:szCs w:val="24"/>
        </w:rPr>
      </w:pPr>
      <w:r w:rsidRPr="008F2793">
        <w:rPr>
          <w:rFonts w:ascii="宋体" w:hAnsi="宋体" w:hint="eastAsia"/>
          <w:b/>
          <w:color w:val="000000" w:themeColor="text1"/>
          <w:kern w:val="2"/>
          <w:sz w:val="24"/>
          <w:szCs w:val="24"/>
        </w:rPr>
        <w:t>一、选择题(本大题共10个小题，每小题3分，满分30分。每小题都给出标号为A，B，C，D四个备选答案，其中有且只有一个是正确的)</w:t>
      </w:r>
    </w:p>
    <w:p w:rsidR="00917AED" w:rsidRPr="008F2793" w:rsidRDefault="00453BBF" w:rsidP="008A0832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color w:val="000000" w:themeColor="text1"/>
        </w:rPr>
        <w:object w:dxaOrig="355" w:dyaOrig="54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 " style="width:18pt;height:27pt" o:ole="">
            <v:imagedata r:id="rId6" o:title="eqId3389f53711264b0acba3ba6019f8b908"/>
          </v:shape>
          <o:OLEObject Type="Embed" ProgID="Equation.DSMT4" ShapeID="_x0000_i1025" DrawAspect="Content" ObjectID="_1850628722" r:id="rId7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的相反数是（</w:t>
      </w:r>
      <w:r w:rsidRPr="008F2793">
        <w:rPr>
          <w:rFonts w:ascii="Times New Roman" w:eastAsia="Times New Roman" w:hAnsi="Times New Roman"/>
          <w:color w:val="000000" w:themeColor="text1"/>
          <w:sz w:val="24"/>
          <w:szCs w:val="24"/>
        </w:rPr>
        <w:t>     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）</w:t>
      </w:r>
    </w:p>
    <w:p w:rsidR="00917AED" w:rsidRPr="008F2793" w:rsidRDefault="00453BBF" w:rsidP="0095060E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A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color w:val="000000" w:themeColor="text1"/>
        </w:rPr>
        <w:object w:dxaOrig="355" w:dyaOrig="543">
          <v:shape id="_x0000_i1026" type="#_x0000_t75" alt=" " style="width:18pt;height:27pt" o:ole="">
            <v:imagedata r:id="rId6" o:title="eqId3389f53711264b0acba3ba6019f8b908"/>
          </v:shape>
          <o:OLEObject Type="Embed" ProgID="Equation.DSMT4" ShapeID="_x0000_i1026" DrawAspect="Content" ObjectID="_1850628723" r:id="rId8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ab/>
        <w:t>B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color w:val="000000" w:themeColor="text1"/>
        </w:rPr>
        <w:object w:dxaOrig="209" w:dyaOrig="543">
          <v:shape id="_x0000_i1027" type="#_x0000_t75" alt=" " style="width:10.5pt;height:27pt" o:ole="">
            <v:imagedata r:id="rId9" o:title="eqIdf89eef3148f2d4d09379767b4af69132"/>
          </v:shape>
          <o:OLEObject Type="Embed" ProgID="Equation.DSMT4" ShapeID="_x0000_i1027" DrawAspect="Content" ObjectID="_1850628724" r:id="rId10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ab/>
        <w:t>C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-2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ab/>
        <w:t>D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color w:val="000000" w:themeColor="text1"/>
        </w:rPr>
        <w:object w:dxaOrig="167" w:dyaOrig="230">
          <v:shape id="_x0000_i1028" type="#_x0000_t75" alt=" " style="width:8.25pt;height:11.25pt" o:ole="">
            <v:imagedata r:id="rId11" o:title="eqId61128ab996360a038e6e64d82fcba004"/>
          </v:shape>
          <o:OLEObject Type="Embed" ProgID="Equation.DSMT4" ShapeID="_x0000_i1028" DrawAspect="Content" ObjectID="_1850628725" r:id="rId12"/>
        </w:objec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．一笔画图形是指用一根连续不间断的线条，在不重复路径的情况下完成整个图形绘制的特殊贯通图．下列一笔画图形中既是轴对称图形又是中心对称图形的是（</w:t>
      </w:r>
      <w:r w:rsidRPr="008F2793">
        <w:rPr>
          <w:rFonts w:ascii="Times New Roman" w:eastAsia="Times New Roman" w:hAnsi="Times New Roman"/>
          <w:color w:val="000000" w:themeColor="text1"/>
          <w:sz w:val="24"/>
          <w:szCs w:val="24"/>
        </w:rPr>
        <w:t>     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）</w:t>
      </w:r>
    </w:p>
    <w:p w:rsidR="00917AED" w:rsidRPr="008F2793" w:rsidRDefault="00453BBF" w:rsidP="0095060E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A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628650" cy="581025"/>
            <wp:effectExtent l="19050" t="0" r="0" b="0"/>
            <wp:docPr id="100003" name="图片 10000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ab/>
        <w:t>B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666750" cy="533400"/>
            <wp:effectExtent l="19050" t="0" r="0" b="0"/>
            <wp:docPr id="100005" name="图片 10000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ab/>
        <w:t>C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600075" cy="581025"/>
            <wp:effectExtent l="19050" t="0" r="9525" b="0"/>
            <wp:docPr id="100007" name="图片 10000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ab/>
        <w:t>D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523875" cy="581025"/>
            <wp:effectExtent l="19050" t="0" r="9525" b="0"/>
            <wp:docPr id="100009" name="图片 10000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3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2026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年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月，百度发布并上线原生全模态大模型文心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5.0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正式版，该模型参数达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24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千亿，实现原生的全模态统一理解与生成，多项权威评测稳居全球第一梯队．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24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千亿用科学记数法表示为（</w:t>
      </w:r>
      <w:r w:rsidRPr="008F2793">
        <w:rPr>
          <w:rFonts w:ascii="Times New Roman" w:eastAsia="Times New Roman" w:hAnsi="Times New Roman"/>
          <w:color w:val="000000" w:themeColor="text1"/>
          <w:sz w:val="24"/>
          <w:szCs w:val="24"/>
        </w:rPr>
        <w:t>     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）</w:t>
      </w:r>
    </w:p>
    <w:p w:rsidR="00917AED" w:rsidRPr="008F2793" w:rsidRDefault="00453BBF" w:rsidP="0095060E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A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24×</m:t>
        </m:r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10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ab/>
        <w:t>B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2.4×</m:t>
        </m:r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10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ab/>
        <w:t>C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2.4×</m:t>
        </m:r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10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ab/>
        <w:t>D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0.24×</m:t>
        </m:r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10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4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．如图是一个双耳罐器具，它的左视图是（</w:t>
      </w:r>
      <w:r w:rsidRPr="008F2793">
        <w:rPr>
          <w:rFonts w:ascii="Times New Roman" w:eastAsia="Times New Roman" w:hAnsi="Times New Roman"/>
          <w:color w:val="000000" w:themeColor="text1"/>
          <w:sz w:val="24"/>
          <w:szCs w:val="24"/>
        </w:rPr>
        <w:t>     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）</w:t>
      </w:r>
    </w:p>
    <w:p w:rsidR="00917AED" w:rsidRPr="008F2793" w:rsidRDefault="00453BBF" w:rsidP="0095060E">
      <w:pPr>
        <w:pStyle w:val="1"/>
        <w:spacing w:line="360" w:lineRule="auto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704850" cy="1095375"/>
            <wp:effectExtent l="19050" t="0" r="0" b="0"/>
            <wp:docPr id="100011" name="图片 1000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AED" w:rsidRPr="008F2793" w:rsidRDefault="00453BBF" w:rsidP="0095060E">
      <w:pPr>
        <w:pStyle w:val="1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A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704850" cy="857250"/>
            <wp:effectExtent l="19050" t="0" r="0" b="0"/>
            <wp:docPr id="100013" name="图片 10001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B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714375" cy="866775"/>
            <wp:effectExtent l="19050" t="0" r="9525" b="0"/>
            <wp:docPr id="100015" name="图片 10001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C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704850" cy="752475"/>
            <wp:effectExtent l="19050" t="0" r="0" b="0"/>
            <wp:docPr id="100017" name="图片 10001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ab/>
        <w:t>D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704850" cy="857250"/>
            <wp:effectExtent l="19050" t="0" r="0" b="0"/>
            <wp:docPr id="100019" name="图片 10001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5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．下列运算结果为</w:t>
      </w:r>
      <m:oMath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m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5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的算式是（</w:t>
      </w:r>
      <w:r w:rsidRPr="008F2793">
        <w:rPr>
          <w:rFonts w:ascii="Times New Roman" w:eastAsia="Times New Roman" w:hAnsi="Times New Roman"/>
          <w:color w:val="000000" w:themeColor="text1"/>
          <w:sz w:val="24"/>
          <w:szCs w:val="24"/>
        </w:rPr>
        <w:t>     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）</w:t>
      </w:r>
    </w:p>
    <w:p w:rsidR="00917AED" w:rsidRPr="008F2793" w:rsidRDefault="00453BBF" w:rsidP="0095060E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A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m:oMath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m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⋅</m:t>
        </m:r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m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ab/>
        <w:t>B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m:oMath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m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5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÷m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ab/>
        <w:t>C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m:oMath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 w:cs="Cambria Math"/>
                        <w:color w:val="000000" w:themeColor="text1"/>
                        <w:kern w:val="2"/>
                        <w:sz w:val="21"/>
                        <w:szCs w:val="22"/>
                      </w:rPr>
                      <m:t>m</m:t>
                    </m:r>
                    <m:ctrlPr>
                      <w:rPr>
                        <w:rFonts w:ascii="Times New Roman" w:hAnsi="Times New Roman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e>
                  <m:sup>
                    <m:r>
                      <w:rPr>
                        <w:rFonts w:ascii="Cambria Math" w:hAnsi="Cambria Math" w:cs="Cambria Math"/>
                        <w:color w:val="000000" w:themeColor="text1"/>
                        <w:kern w:val="2"/>
                        <w:sz w:val="21"/>
                        <w:szCs w:val="22"/>
                      </w:rPr>
                      <m:t>2</m:t>
                    </m:r>
                    <m:ctrlPr>
                      <w:rPr>
                        <w:rFonts w:ascii="Times New Roman" w:hAnsi="Times New Roman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sup>
                </m:sSup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ab/>
        <w:t>D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m:oMath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m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+</m:t>
        </m:r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m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6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．如图，某行李箱的齿轮密码是三位数，每一位数都是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0~9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中的一个数字，开箱时发现忘记密码的最后一位，则一次成功打开该行李箱的概率是（</w:t>
      </w:r>
      <w:r w:rsidRPr="008F2793">
        <w:rPr>
          <w:rFonts w:ascii="Times New Roman" w:eastAsia="Times New Roman" w:hAnsi="Times New Roman"/>
          <w:color w:val="000000" w:themeColor="text1"/>
          <w:sz w:val="24"/>
          <w:szCs w:val="24"/>
        </w:rPr>
        <w:t>     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）</w:t>
      </w:r>
    </w:p>
    <w:p w:rsidR="00917AED" w:rsidRPr="008F2793" w:rsidRDefault="00453BBF" w:rsidP="0095060E">
      <w:pPr>
        <w:pStyle w:val="1"/>
        <w:spacing w:line="360" w:lineRule="auto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1181100" cy="952500"/>
            <wp:effectExtent l="19050" t="0" r="0" b="0"/>
            <wp:docPr id="100021" name="图片 10002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AED" w:rsidRPr="008F2793" w:rsidRDefault="00453BBF" w:rsidP="0095060E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A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color w:val="000000" w:themeColor="text1"/>
        </w:rPr>
        <w:object w:dxaOrig="209" w:dyaOrig="543">
          <v:shape id="_x0000_i1029" type="#_x0000_t75" alt=" " style="width:10.5pt;height:27pt" o:ole="">
            <v:imagedata r:id="rId9" o:title="eqIdf89eef3148f2d4d09379767b4af69132"/>
          </v:shape>
          <o:OLEObject Type="Embed" ProgID="Equation.DSMT4" ShapeID="_x0000_i1029" DrawAspect="Content" ObjectID="_1850628726" r:id="rId23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ab/>
        <w:t>B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color w:val="000000" w:themeColor="text1"/>
        </w:rPr>
        <w:object w:dxaOrig="188" w:dyaOrig="522">
          <v:shape id="_x0000_i1030" type="#_x0000_t75" alt=" " style="width:9.75pt;height:26.25pt" o:ole="">
            <v:imagedata r:id="rId24" o:title="eqId4dac452fbb5ef6dd653e7fbbef639484"/>
          </v:shape>
          <o:OLEObject Type="Embed" ProgID="Equation.DSMT4" ShapeID="_x0000_i1030" DrawAspect="Content" ObjectID="_1850628727" r:id="rId25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ab/>
        <w:t>C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color w:val="000000" w:themeColor="text1"/>
        </w:rPr>
        <w:object w:dxaOrig="188" w:dyaOrig="543">
          <v:shape id="_x0000_i1031" type="#_x0000_t75" alt=" " style="width:9.75pt;height:27pt" o:ole="">
            <v:imagedata r:id="rId26" o:title="eqId158b045c6172c4178d7aa52083e1489f"/>
          </v:shape>
          <o:OLEObject Type="Embed" ProgID="Equation.DSMT4" ShapeID="_x0000_i1031" DrawAspect="Content" ObjectID="_1850628728" r:id="rId27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ab/>
        <w:t>D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m:oMath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10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7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．如图，在折纸活动中，将一组对边互相平行的纸带进行了两次折叠，折痕分别为</w:t>
      </w:r>
      <w:r w:rsidRPr="008F2793">
        <w:rPr>
          <w:color w:val="000000" w:themeColor="text1"/>
        </w:rPr>
        <w:object w:dxaOrig="355" w:dyaOrig="230">
          <v:shape id="_x0000_i1032" type="#_x0000_t75" alt=" " style="width:18pt;height:11.25pt" o:ole="">
            <v:imagedata r:id="rId28" o:title="eqIdf52a58fbaf4fea03567e88a9f0f6e37e"/>
          </v:shape>
          <o:OLEObject Type="Embed" ProgID="Equation.DSMT4" ShapeID="_x0000_i1032" DrawAspect="Content" ObjectID="_1850628729" r:id="rId29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w:r w:rsidRPr="008F2793">
        <w:rPr>
          <w:color w:val="000000" w:themeColor="text1"/>
        </w:rPr>
        <w:object w:dxaOrig="355" w:dyaOrig="250">
          <v:shape id="_x0000_i1033" type="#_x0000_t75" alt=" " style="width:18pt;height:12.75pt" o:ole="">
            <v:imagedata r:id="rId30" o:title="eqId9d78abbad68bbbf12af10cd40ef4c353"/>
          </v:shape>
          <o:OLEObject Type="Embed" ProgID="Equation.DSMT4" ShapeID="_x0000_i1033" DrawAspect="Content" ObjectID="_1850628730" r:id="rId31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．若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AB∥CE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∠CAB=36°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，则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∠CDB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的度数为（</w:t>
      </w:r>
      <w:r w:rsidRPr="008F2793">
        <w:rPr>
          <w:rFonts w:ascii="Times New Roman" w:eastAsia="Times New Roman" w:hAnsi="Times New Roman"/>
          <w:color w:val="000000" w:themeColor="text1"/>
          <w:sz w:val="24"/>
          <w:szCs w:val="24"/>
        </w:rPr>
        <w:t>    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）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2152650" cy="1343025"/>
            <wp:effectExtent l="0" t="0" r="0" b="0"/>
            <wp:docPr id="100023" name="图片 10002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32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AED" w:rsidRPr="008F2793" w:rsidRDefault="00453BBF" w:rsidP="0095060E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A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14°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ab/>
        <w:t>B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16°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ab/>
        <w:t>C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18°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ab/>
        <w:t>D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color w:val="000000" w:themeColor="text1"/>
        </w:rPr>
        <w:object w:dxaOrig="355" w:dyaOrig="250">
          <v:shape id="_x0000_i1034" type="#_x0000_t75" alt=" " style="width:18pt;height:12.75pt" o:ole="">
            <v:imagedata r:id="rId33" o:title="eqId0aee6e4e9350a2665df8597ff8045bbd"/>
          </v:shape>
          <o:OLEObject Type="Embed" ProgID="Equation.DSMT4" ShapeID="_x0000_i1034" DrawAspect="Content" ObjectID="_1850628731" r:id="rId34"/>
        </w:objec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8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．若整数</w:t>
      </w:r>
      <w:r w:rsidRPr="008F2793">
        <w:rPr>
          <w:color w:val="000000" w:themeColor="text1"/>
        </w:rPr>
        <w:object w:dxaOrig="230" w:dyaOrig="209">
          <v:shape id="_x0000_i1035" type="#_x0000_t75" alt=" " style="width:11.25pt;height:10.5pt" o:ole="">
            <v:imagedata r:id="rId35" o:title="eqId294f5ba74cdf695fc9a8a8e52f421328"/>
          </v:shape>
          <o:OLEObject Type="Embed" ProgID="Equation.DSMT4" ShapeID="_x0000_i1035" DrawAspect="Content" ObjectID="_1850628732" r:id="rId36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使关于</w:t>
      </w:r>
      <w:r w:rsidRPr="008F2793">
        <w:rPr>
          <w:color w:val="000000" w:themeColor="text1"/>
        </w:rPr>
        <w:object w:dxaOrig="167" w:dyaOrig="209">
          <v:shape id="_x0000_i1036" type="#_x0000_t75" alt=" " style="width:8.25pt;height:10.5pt" o:ole="">
            <v:imagedata r:id="rId37" o:title="eqId81dea63b8ce3e51adf66cf7b9982a248"/>
          </v:shape>
          <o:OLEObject Type="Embed" ProgID="Equation.DSMT4" ShapeID="_x0000_i1036" DrawAspect="Content" ObjectID="_1850628733" r:id="rId38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的一元一次不等式组</w:t>
      </w:r>
      <m:oMath>
        <m:d>
          <m:dPr>
            <m:begChr m:val="{"/>
            <m:endChr m:val=" 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eqArr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x+3&gt;0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4x-3&lt;m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eqAr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，有且只有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3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个整数解，且关于</w:t>
      </w:r>
      <w:r w:rsidRPr="008F2793">
        <w:rPr>
          <w:color w:val="000000" w:themeColor="text1"/>
        </w:rPr>
        <w:object w:dxaOrig="188" w:dyaOrig="209">
          <v:shape id="_x0000_i1037" type="#_x0000_t75" alt=" " style="width:9.75pt;height:10.5pt" o:ole="">
            <v:imagedata r:id="rId39" o:title="eqIdd053b14c8588eee2acbbe44fc37a6886"/>
          </v:shape>
          <o:OLEObject Type="Embed" ProgID="Equation.DSMT4" ShapeID="_x0000_i1037" DrawAspect="Content" ObjectID="_1850628734" r:id="rId40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的分式方程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2-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3m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1-y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y+4m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y-1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的解为非负数，则符合条件的所有整数</w:t>
      </w:r>
      <w:r w:rsidRPr="008F2793">
        <w:rPr>
          <w:color w:val="000000" w:themeColor="text1"/>
        </w:rPr>
        <w:object w:dxaOrig="230" w:dyaOrig="209">
          <v:shape id="_x0000_i1038" type="#_x0000_t75" alt=" " style="width:11.25pt;height:10.5pt" o:ole="">
            <v:imagedata r:id="rId35" o:title="eqId294f5ba74cdf695fc9a8a8e52f421328"/>
          </v:shape>
          <o:OLEObject Type="Embed" ProgID="Equation.DSMT4" ShapeID="_x0000_i1038" DrawAspect="Content" ObjectID="_1850628735" r:id="rId41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的和为（</w:t>
      </w:r>
      <w:r w:rsidRPr="008F2793">
        <w:rPr>
          <w:rFonts w:ascii="Times New Roman" w:eastAsia="Times New Roman" w:hAnsi="Times New Roman"/>
          <w:color w:val="000000" w:themeColor="text1"/>
          <w:sz w:val="24"/>
          <w:szCs w:val="24"/>
        </w:rPr>
        <w:t>     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）</w:t>
      </w:r>
    </w:p>
    <w:p w:rsidR="00917AED" w:rsidRPr="008F2793" w:rsidRDefault="00453BBF" w:rsidP="0095060E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A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color w:val="000000" w:themeColor="text1"/>
        </w:rPr>
        <w:object w:dxaOrig="167" w:dyaOrig="250">
          <v:shape id="_x0000_i1039" type="#_x0000_t75" alt=" " style="width:8.25pt;height:12.75pt" o:ole="">
            <v:imagedata r:id="rId42" o:title="eqIdc95b6be4554f03bf496092f1acdfbb89"/>
          </v:shape>
          <o:OLEObject Type="Embed" ProgID="Equation.DSMT4" ShapeID="_x0000_i1039" DrawAspect="Content" ObjectID="_1850628736" r:id="rId43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ab/>
        <w:t>B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color w:val="000000" w:themeColor="text1"/>
        </w:rPr>
        <w:object w:dxaOrig="271" w:dyaOrig="230">
          <v:shape id="_x0000_i1040" type="#_x0000_t75" alt=" " style="width:13.5pt;height:11.25pt" o:ole="">
            <v:imagedata r:id="rId44" o:title="eqId29418e5014731850c55565b6bf47aa41"/>
          </v:shape>
          <o:OLEObject Type="Embed" ProgID="Equation.DSMT4" ShapeID="_x0000_i1040" DrawAspect="Content" ObjectID="_1850628737" r:id="rId45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ab/>
        <w:t>C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color w:val="000000" w:themeColor="text1"/>
        </w:rPr>
        <w:object w:dxaOrig="271" w:dyaOrig="230">
          <v:shape id="_x0000_i1041" type="#_x0000_t75" alt=" " style="width:13.5pt;height:11.25pt" o:ole="">
            <v:imagedata r:id="rId46" o:title="eqIdb74eb8a7738402df52d4a97262b85ca0"/>
          </v:shape>
          <o:OLEObject Type="Embed" ProgID="Equation.DSMT4" ShapeID="_x0000_i1041" DrawAspect="Content" ObjectID="_1850628738" r:id="rId47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ab/>
        <w:t>D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color w:val="000000" w:themeColor="text1"/>
        </w:rPr>
        <w:object w:dxaOrig="271" w:dyaOrig="250">
          <v:shape id="_x0000_i1042" type="#_x0000_t75" alt=" " style="width:13.5pt;height:12.75pt" o:ole="">
            <v:imagedata r:id="rId48" o:title="eqId6dbf80cb71406fd14621139149f7ed9e"/>
          </v:shape>
          <o:OLEObject Type="Embed" ProgID="Equation.DSMT4" ShapeID="_x0000_i1042" DrawAspect="Content" ObjectID="_1850628739" r:id="rId49"/>
        </w:objec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9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．如图，直线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y=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x+2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与</w:t>
      </w:r>
      <w:r w:rsidRPr="008F2793">
        <w:rPr>
          <w:color w:val="000000" w:themeColor="text1"/>
        </w:rPr>
        <w:object w:dxaOrig="167" w:dyaOrig="209">
          <v:shape id="_x0000_i1043" type="#_x0000_t75" alt=" " style="width:8.25pt;height:10.5pt" o:ole="">
            <v:imagedata r:id="rId37" o:title="eqId81dea63b8ce3e51adf66cf7b9982a248"/>
          </v:shape>
          <o:OLEObject Type="Embed" ProgID="Equation.DSMT4" ShapeID="_x0000_i1043" DrawAspect="Content" ObjectID="_1850628740" r:id="rId50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轴，</w:t>
      </w:r>
      <w:r w:rsidRPr="008F2793">
        <w:rPr>
          <w:color w:val="000000" w:themeColor="text1"/>
        </w:rPr>
        <w:object w:dxaOrig="188" w:dyaOrig="209">
          <v:shape id="_x0000_i1044" type="#_x0000_t75" alt=" " style="width:9.75pt;height:10.5pt" o:ole="">
            <v:imagedata r:id="rId39" o:title="eqIdd053b14c8588eee2acbbe44fc37a6886"/>
          </v:shape>
          <o:OLEObject Type="Embed" ProgID="Equation.DSMT4" ShapeID="_x0000_i1044" DrawAspect="Content" ObjectID="_1850628741" r:id="rId51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轴交于</w:t>
      </w:r>
      <w:r w:rsidRPr="008F2793">
        <w:rPr>
          <w:color w:val="000000" w:themeColor="text1"/>
        </w:rPr>
        <w:object w:dxaOrig="209" w:dyaOrig="230">
          <v:shape id="_x0000_i1045" type="#_x0000_t75" alt=" " style="width:10.5pt;height:11.25pt" o:ole="">
            <v:imagedata r:id="rId52" o:title="eqId5963abe8f421bd99a2aaa94831a951e9"/>
          </v:shape>
          <o:OLEObject Type="Embed" ProgID="Equation.DSMT4" ShapeID="_x0000_i1045" DrawAspect="Content" ObjectID="_1850628742" r:id="rId53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w:r w:rsidRPr="008F2793">
        <w:rPr>
          <w:color w:val="000000" w:themeColor="text1"/>
        </w:rPr>
        <w:object w:dxaOrig="209" w:dyaOrig="230">
          <v:shape id="_x0000_i1046" type="#_x0000_t75" alt=" " style="width:10.5pt;height:11.25pt" o:ole="">
            <v:imagedata r:id="rId54" o:title="eqId7f9e8449aad35c5d840a3395ea86df6d"/>
          </v:shape>
          <o:OLEObject Type="Embed" ProgID="Equation.DSMT4" ShapeID="_x0000_i1046" DrawAspect="Content" ObjectID="_1850628743" r:id="rId55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两点，与反比例函数</w:t>
      </w:r>
      <w:r w:rsidRPr="008F2793">
        <w:rPr>
          <w:color w:val="000000" w:themeColor="text1"/>
        </w:rPr>
        <w:object w:dxaOrig="543" w:dyaOrig="543">
          <v:shape id="_x0000_i1047" type="#_x0000_t75" alt=" " style="width:27pt;height:27pt" o:ole="">
            <v:imagedata r:id="rId56" o:title="eqId07854693dd2e33f66030d6106eb6e0ee"/>
          </v:shape>
          <o:OLEObject Type="Embed" ProgID="Equation.DSMT4" ShapeID="_x0000_i1047" DrawAspect="Content" ObjectID="_1850628744" r:id="rId57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的图象交于</w:t>
      </w:r>
      <w:r w:rsidRPr="008F2793">
        <w:rPr>
          <w:color w:val="000000" w:themeColor="text1"/>
        </w:rPr>
        <w:object w:dxaOrig="209" w:dyaOrig="250">
          <v:shape id="_x0000_i1048" type="#_x0000_t75" alt=" " style="width:10.5pt;height:12.75pt" o:ole="">
            <v:imagedata r:id="rId58" o:title="eqIdc5db41a1f31d6baee7c69990811edb9f"/>
          </v:shape>
          <o:OLEObject Type="Embed" ProgID="Equation.DSMT4" ShapeID="_x0000_i1048" DrawAspect="Content" ObjectID="_1850628745" r:id="rId59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 xml:space="preserve"> 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w:r w:rsidRPr="008F2793">
        <w:rPr>
          <w:color w:val="000000" w:themeColor="text1"/>
        </w:rPr>
        <w:object w:dxaOrig="230" w:dyaOrig="230">
          <v:shape id="_x0000_i1049" type="#_x0000_t75" alt=" " style="width:11.25pt;height:11.25pt" o:ole="">
            <v:imagedata r:id="rId60" o:title="eqId8455657dde27aabe6adb7b188e031c11"/>
          </v:shape>
          <o:OLEObject Type="Embed" ProgID="Equation.DSMT4" ShapeID="_x0000_i1049" DrawAspect="Content" ObjectID="_1850628746" r:id="rId61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两点，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CE⊥x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轴，垂足为</w:t>
      </w:r>
      <w:r w:rsidRPr="008F2793">
        <w:rPr>
          <w:color w:val="000000" w:themeColor="text1"/>
        </w:rPr>
        <w:object w:dxaOrig="209" w:dyaOrig="230">
          <v:shape id="_x0000_i1050" type="#_x0000_t75" alt=" " style="width:10.5pt;height:11.25pt" o:ole="">
            <v:imagedata r:id="rId62" o:title="eqId2a30f3a8b673cc28bd90c50cf1a35281"/>
          </v:shape>
          <o:OLEObject Type="Embed" ProgID="Equation.DSMT4" ShapeID="_x0000_i1050" DrawAspect="Content" ObjectID="_1850628747" r:id="rId63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，连接</w:t>
      </w:r>
      <w:r w:rsidRPr="008F2793">
        <w:rPr>
          <w:color w:val="000000" w:themeColor="text1"/>
        </w:rPr>
        <w:object w:dxaOrig="376" w:dyaOrig="230">
          <v:shape id="_x0000_i1051" type="#_x0000_t75" alt=" " style="width:18.75pt;height:11.25pt" o:ole="">
            <v:imagedata r:id="rId64" o:title="eqIde6e490f703eb6c9bb1278c78ebc2d661"/>
          </v:shape>
          <o:OLEObject Type="Embed" ProgID="Equation.DSMT4" ShapeID="_x0000_i1051" DrawAspect="Content" ObjectID="_1850628748" r:id="rId65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．若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OA=2OE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，则</w:t>
      </w:r>
      <w:r w:rsidRPr="008F2793">
        <w:rPr>
          <w:color w:val="000000" w:themeColor="text1"/>
        </w:rPr>
        <w:object w:dxaOrig="605" w:dyaOrig="250">
          <v:shape id="_x0000_i1052" type="#_x0000_t75" alt=" " style="width:30pt;height:12.75pt" o:ole="">
            <v:imagedata r:id="rId66" o:title="eqIdd631f45bc652539853f236952afa5bbf"/>
          </v:shape>
          <o:OLEObject Type="Embed" ProgID="Equation.DSMT4" ShapeID="_x0000_i1052" DrawAspect="Content" ObjectID="_1850628749" r:id="rId67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的面积是（</w:t>
      </w:r>
      <w:r w:rsidRPr="008F2793">
        <w:rPr>
          <w:rFonts w:ascii="Times New Roman" w:eastAsia="Times New Roman" w:hAnsi="Times New Roman"/>
          <w:color w:val="000000" w:themeColor="text1"/>
          <w:sz w:val="24"/>
          <w:szCs w:val="24"/>
        </w:rPr>
        <w:t>     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）</w:t>
      </w:r>
    </w:p>
    <w:p w:rsidR="00917AED" w:rsidRPr="008F2793" w:rsidRDefault="00453BBF" w:rsidP="0095060E">
      <w:pPr>
        <w:pStyle w:val="1"/>
        <w:spacing w:line="360" w:lineRule="auto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1695450" cy="1123950"/>
            <wp:effectExtent l="19050" t="0" r="0" b="0"/>
            <wp:docPr id="100025" name="图片 10002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68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AED" w:rsidRPr="008F2793" w:rsidRDefault="00453BBF" w:rsidP="0095060E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A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8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ab/>
        <w:t>B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color w:val="000000" w:themeColor="text1"/>
        </w:rPr>
        <w:object w:dxaOrig="250" w:dyaOrig="230">
          <v:shape id="_x0000_i1053" type="#_x0000_t75" alt=" " style="width:12.75pt;height:11.25pt" o:ole="">
            <v:imagedata r:id="rId69" o:title="eqId45e61680ffc6f940bd5b8afda3ae9c59"/>
          </v:shape>
          <o:OLEObject Type="Embed" ProgID="Equation.DSMT4" ShapeID="_x0000_i1053" DrawAspect="Content" ObjectID="_1850628750" r:id="rId70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ab/>
        <w:t>C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16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ab/>
        <w:t>D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color w:val="000000" w:themeColor="text1"/>
        </w:rPr>
        <w:object w:dxaOrig="271" w:dyaOrig="230">
          <v:shape id="_x0000_i1054" type="#_x0000_t75" alt=" " style="width:13.5pt;height:11.25pt" o:ole="">
            <v:imagedata r:id="rId71" o:title="eqId51ed533272ac9d01f1ce3e741b034d4f"/>
          </v:shape>
          <o:OLEObject Type="Embed" ProgID="Equation.DSMT4" ShapeID="_x0000_i1054" DrawAspect="Content" ObjectID="_1850628751" r:id="rId72"/>
        </w:objec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10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．如图，二次函数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y=a</m:t>
        </m:r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+bx+c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的部分图象与</w:t>
      </w:r>
      <w:r w:rsidRPr="008F2793">
        <w:rPr>
          <w:color w:val="000000" w:themeColor="text1"/>
        </w:rPr>
        <w:object w:dxaOrig="167" w:dyaOrig="209">
          <v:shape id="_x0000_i1055" type="#_x0000_t75" alt=" " style="width:8.25pt;height:10.5pt" o:ole="">
            <v:imagedata r:id="rId37" o:title="eqId81dea63b8ce3e51adf66cf7b9982a248"/>
          </v:shape>
          <o:OLEObject Type="Embed" ProgID="Equation.DSMT4" ShapeID="_x0000_i1055" DrawAspect="Content" ObjectID="_1850628752" r:id="rId73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轴交于点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A</m:t>
        </m:r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1,0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，与</w:t>
      </w:r>
      <w:r w:rsidRPr="008F2793">
        <w:rPr>
          <w:color w:val="000000" w:themeColor="text1"/>
        </w:rPr>
        <w:object w:dxaOrig="188" w:dyaOrig="209">
          <v:shape id="_x0000_i1056" type="#_x0000_t75" alt=" " style="width:9.75pt;height:10.5pt" o:ole="">
            <v:imagedata r:id="rId39" o:title="eqIdd053b14c8588eee2acbbe44fc37a6886"/>
          </v:shape>
          <o:OLEObject Type="Embed" ProgID="Equation.DSMT4" ShapeID="_x0000_i1056" DrawAspect="Content" ObjectID="_1850628753" r:id="rId74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轴的交点</w:t>
      </w:r>
      <w:r w:rsidRPr="008F2793">
        <w:rPr>
          <w:color w:val="000000" w:themeColor="text1"/>
        </w:rPr>
        <w:object w:dxaOrig="209" w:dyaOrig="250">
          <v:shape id="_x0000_i1057" type="#_x0000_t75" alt=" " style="width:10.5pt;height:12.75pt" o:ole="">
            <v:imagedata r:id="rId58" o:title="eqIdc5db41a1f31d6baee7c69990811edb9f"/>
          </v:shape>
          <o:OLEObject Type="Embed" ProgID="Equation.DSMT4" ShapeID="_x0000_i1057" DrawAspect="Content" ObjectID="_1850628754" r:id="rId75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位于点</w:t>
      </w:r>
      <m:oMath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0,-2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和点</w:t>
      </w:r>
      <m:oMath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0,-3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之间，顶点为点</w:t>
      </w:r>
      <w:r w:rsidRPr="008F2793">
        <w:rPr>
          <w:color w:val="000000" w:themeColor="text1"/>
        </w:rPr>
        <w:object w:dxaOrig="209" w:dyaOrig="230">
          <v:shape id="_x0000_i1058" type="#_x0000_t75" alt=" " style="width:10.5pt;height:11.25pt" o:ole="">
            <v:imagedata r:id="rId76" o:title="eqIddad2a36927223bd70f426ba06aea4b45"/>
          </v:shape>
          <o:OLEObject Type="Embed" ProgID="Equation.DSMT4" ShapeID="_x0000_i1058" DrawAspect="Content" ObjectID="_1850628755" r:id="rId77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，对称轴为直线</w:t>
      </w:r>
      <w:r w:rsidRPr="008F2793">
        <w:rPr>
          <w:color w:val="000000" w:themeColor="text1"/>
        </w:rPr>
        <w:object w:dxaOrig="501" w:dyaOrig="250">
          <v:shape id="_x0000_i1059" type="#_x0000_t75" alt=" " style="width:24.75pt;height:12.75pt" o:ole="">
            <v:imagedata r:id="rId78" o:title="eqId707ea658f3a9359f5740d5aab48f7948"/>
          </v:shape>
          <o:OLEObject Type="Embed" ProgID="Equation.DSMT4" ShapeID="_x0000_i1059" DrawAspect="Content" ObjectID="_1850628756" r:id="rId79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．下列说法：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①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abc&lt;0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；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②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4a+b=0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；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③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-1&lt;a&lt;-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；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④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设抛物线与</w:t>
      </w:r>
      <w:r w:rsidRPr="008F2793">
        <w:rPr>
          <w:color w:val="000000" w:themeColor="text1"/>
        </w:rPr>
        <w:object w:dxaOrig="167" w:dyaOrig="209">
          <v:shape id="_x0000_i1060" type="#_x0000_t75" alt=" " style="width:8.25pt;height:10.5pt" o:ole="">
            <v:imagedata r:id="rId37" o:title="eqId81dea63b8ce3e51adf66cf7b9982a248"/>
          </v:shape>
          <o:OLEObject Type="Embed" ProgID="Equation.DSMT4" ShapeID="_x0000_i1060" DrawAspect="Content" ObjectID="_1850628757" r:id="rId80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轴的另一交点为</w:t>
      </w:r>
      <w:r w:rsidRPr="008F2793">
        <w:rPr>
          <w:color w:val="000000" w:themeColor="text1"/>
        </w:rPr>
        <w:object w:dxaOrig="209" w:dyaOrig="230">
          <v:shape id="_x0000_i1061" type="#_x0000_t75" alt=" " style="width:10.5pt;height:11.25pt" o:ole="">
            <v:imagedata r:id="rId54" o:title="eqId7f9e8449aad35c5d840a3395ea86df6d"/>
          </v:shape>
          <o:OLEObject Type="Embed" ProgID="Equation.DSMT4" ShapeID="_x0000_i1061" DrawAspect="Content" ObjectID="_1850628758" r:id="rId81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，当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∠CPB=90°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时，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a=-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．其中正确的是（</w:t>
      </w:r>
      <w:r w:rsidRPr="008F2793">
        <w:rPr>
          <w:rFonts w:ascii="Times New Roman" w:eastAsia="Times New Roman" w:hAnsi="Times New Roman"/>
          <w:color w:val="000000" w:themeColor="text1"/>
          <w:sz w:val="24"/>
          <w:szCs w:val="24"/>
        </w:rPr>
        <w:t>     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）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1009650" cy="1076325"/>
            <wp:effectExtent l="19050" t="0" r="0" b="0"/>
            <wp:docPr id="100027" name="图片 10002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82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AED" w:rsidRPr="008F2793" w:rsidRDefault="00453BBF" w:rsidP="0095060E">
      <w:pPr>
        <w:pStyle w:val="1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A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②③④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ab/>
        <w:t>B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②③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ab/>
        <w:t>C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②④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ab/>
        <w:t>D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①③④</w:t>
      </w:r>
    </w:p>
    <w:p w:rsidR="008A0832" w:rsidRPr="008F2793" w:rsidRDefault="008A0832" w:rsidP="008A0832">
      <w:pPr>
        <w:pStyle w:val="1"/>
        <w:spacing w:line="360" w:lineRule="auto"/>
        <w:jc w:val="left"/>
        <w:textAlignment w:val="center"/>
        <w:rPr>
          <w:rFonts w:ascii="宋体" w:hAnsi="宋体" w:cs="黑体"/>
          <w:b/>
          <w:color w:val="000000" w:themeColor="text1"/>
          <w:kern w:val="2"/>
          <w:sz w:val="24"/>
          <w:szCs w:val="24"/>
        </w:rPr>
      </w:pPr>
      <w:r w:rsidRPr="008F2793">
        <w:rPr>
          <w:rFonts w:ascii="宋体" w:hAnsi="宋体" w:cs="黑体" w:hint="eastAsia"/>
          <w:b/>
          <w:color w:val="000000" w:themeColor="text1"/>
          <w:kern w:val="2"/>
          <w:sz w:val="24"/>
          <w:szCs w:val="24"/>
        </w:rPr>
        <w:t>二、填空题(本大题共6个小题，每小题3分，满分18分)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11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．若</w:t>
      </w:r>
      <m:oMath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2x-1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在实数范围内有意义，则实数</w:t>
      </w:r>
      <w:r w:rsidRPr="008F2793">
        <w:rPr>
          <w:color w:val="000000" w:themeColor="text1"/>
        </w:rPr>
        <w:object w:dxaOrig="167" w:dyaOrig="209">
          <v:shape id="_x0000_i1062" type="#_x0000_t75" alt=" " style="width:8.25pt;height:10.5pt" o:ole="">
            <v:imagedata r:id="rId37" o:title="eqId81dea63b8ce3e51adf66cf7b9982a248"/>
          </v:shape>
          <o:OLEObject Type="Embed" ProgID="Equation.DSMT4" ShapeID="_x0000_i1062" DrawAspect="Content" ObjectID="_1850628759" r:id="rId83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的取值范围是</w:t>
      </w:r>
      <w:r w:rsidRPr="008F2793">
        <w:rPr>
          <w:rFonts w:ascii="Times New Roman" w:eastAsia="Times New Roman" w:hAnsi="Times New Roman"/>
          <w:color w:val="000000" w:themeColor="text1"/>
          <w:kern w:val="2"/>
          <w:sz w:val="21"/>
          <w:szCs w:val="22"/>
        </w:rPr>
        <w:t>__________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12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．计算</w:t>
      </w:r>
      <m:oMath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dPr>
              <m:e>
                <m:r>
                  <m:rPr>
                    <m:nor/>
                  </m:rP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π</m:t>
                </m:r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-1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0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+</m:t>
        </m:r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d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-</m:t>
                </m:r>
                <m:f>
                  <m:fPr>
                    <m:ctrlPr>
                      <w:rPr>
                        <w:rFonts w:ascii="Cambria Math" w:hAnsi="Cambria Math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fPr>
                  <m:num>
                    <m:r>
                      <w:rPr>
                        <w:rFonts w:ascii="Cambria Math" w:hAnsi="Cambria Math" w:cs="Cambria Math"/>
                        <w:color w:val="000000" w:themeColor="text1"/>
                        <w:kern w:val="2"/>
                        <w:sz w:val="21"/>
                        <w:szCs w:val="22"/>
                      </w:rPr>
                      <m:t>1</m:t>
                    </m:r>
                    <m:ctrlPr>
                      <w:rPr>
                        <w:rFonts w:ascii="Times New Roman" w:hAnsi="Times New Roman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num>
                  <m:den>
                    <m:r>
                      <w:rPr>
                        <w:rFonts w:ascii="Cambria Math" w:hAnsi="Cambria Math" w:cs="Cambria Math"/>
                        <w:color w:val="000000" w:themeColor="text1"/>
                        <w:kern w:val="2"/>
                        <w:sz w:val="21"/>
                        <w:szCs w:val="22"/>
                      </w:rPr>
                      <m:t>2</m:t>
                    </m:r>
                    <m:ctrlPr>
                      <w:rPr>
                        <w:rFonts w:ascii="Times New Roman" w:hAnsi="Times New Roman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den>
                </m:f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-3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+</m:t>
        </m:r>
        <m:rad>
          <m:radPr>
            <m:degHide m:val="on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radPr>
          <m:deg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g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16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ra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的结果为</w:t>
      </w:r>
      <w:r w:rsidRPr="008F2793">
        <w:rPr>
          <w:rFonts w:ascii="Times New Roman" w:eastAsia="Times New Roman" w:hAnsi="Times New Roman"/>
          <w:color w:val="000000" w:themeColor="text1"/>
          <w:kern w:val="2"/>
          <w:sz w:val="21"/>
          <w:szCs w:val="22"/>
        </w:rPr>
        <w:t>__________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13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．路上一群马车行，车车坐人都相等．五人同车三车空，四人同车九步行．问车有多少辆，共有多少人？设有</w:t>
      </w:r>
      <w:r w:rsidRPr="008F2793">
        <w:rPr>
          <w:color w:val="000000" w:themeColor="text1"/>
        </w:rPr>
        <w:object w:dxaOrig="167" w:dyaOrig="209">
          <v:shape id="_x0000_i1063" type="#_x0000_t75" alt=" " style="width:8.25pt;height:10.5pt" o:ole="">
            <v:imagedata r:id="rId37" o:title="eqId81dea63b8ce3e51adf66cf7b9982a248"/>
          </v:shape>
          <o:OLEObject Type="Embed" ProgID="Equation.DSMT4" ShapeID="_x0000_i1063" DrawAspect="Content" ObjectID="_1850628760" r:id="rId84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辆车，</w:t>
      </w:r>
      <w:r w:rsidRPr="008F2793">
        <w:rPr>
          <w:color w:val="000000" w:themeColor="text1"/>
        </w:rPr>
        <w:object w:dxaOrig="188" w:dyaOrig="209">
          <v:shape id="_x0000_i1064" type="#_x0000_t75" alt=" " style="width:9.75pt;height:10.5pt" o:ole="">
            <v:imagedata r:id="rId39" o:title="eqIdd053b14c8588eee2acbbe44fc37a6886"/>
          </v:shape>
          <o:OLEObject Type="Embed" ProgID="Equation.DSMT4" ShapeID="_x0000_i1064" DrawAspect="Content" ObjectID="_1850628761" r:id="rId85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个人，根据题意，可列关于</w:t>
      </w:r>
      <w:r w:rsidRPr="008F2793">
        <w:rPr>
          <w:color w:val="000000" w:themeColor="text1"/>
        </w:rPr>
        <w:object w:dxaOrig="167" w:dyaOrig="209">
          <v:shape id="_x0000_i1065" type="#_x0000_t75" alt=" " style="width:8.25pt;height:10.5pt" o:ole="">
            <v:imagedata r:id="rId37" o:title="eqId81dea63b8ce3e51adf66cf7b9982a248"/>
          </v:shape>
          <o:OLEObject Type="Embed" ProgID="Equation.DSMT4" ShapeID="_x0000_i1065" DrawAspect="Content" ObjectID="_1850628762" r:id="rId86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w:r w:rsidRPr="008F2793">
        <w:rPr>
          <w:color w:val="000000" w:themeColor="text1"/>
        </w:rPr>
        <w:object w:dxaOrig="188" w:dyaOrig="209">
          <v:shape id="_x0000_i1066" type="#_x0000_t75" alt=" " style="width:9.75pt;height:10.5pt" o:ole="">
            <v:imagedata r:id="rId39" o:title="eqIdd053b14c8588eee2acbbe44fc37a6886"/>
          </v:shape>
          <o:OLEObject Type="Embed" ProgID="Equation.DSMT4" ShapeID="_x0000_i1066" DrawAspect="Content" ObjectID="_1850628763" r:id="rId87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的方程组为</w:t>
      </w:r>
      <w:r w:rsidRPr="008F2793">
        <w:rPr>
          <w:rFonts w:ascii="Times New Roman" w:eastAsia="Times New Roman" w:hAnsi="Times New Roman"/>
          <w:color w:val="000000" w:themeColor="text1"/>
          <w:kern w:val="2"/>
          <w:sz w:val="21"/>
          <w:szCs w:val="22"/>
        </w:rPr>
        <w:t>__________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</w:p>
    <w:p w:rsidR="00917AED" w:rsidRPr="008F2793" w:rsidRDefault="00453BBF" w:rsidP="0095060E">
      <w:pPr>
        <w:pStyle w:val="1"/>
        <w:spacing w:line="360" w:lineRule="auto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1762125" cy="1247775"/>
            <wp:effectExtent l="19050" t="0" r="9525" b="0"/>
            <wp:docPr id="100029" name="图片 10002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88" cstate="print">
                      <a:lum/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8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14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．如图，正五边形</w:t>
      </w:r>
      <w:r w:rsidRPr="008F2793">
        <w:rPr>
          <w:color w:val="000000" w:themeColor="text1"/>
        </w:rPr>
        <w:object w:dxaOrig="772" w:dyaOrig="250">
          <v:shape id="_x0000_i1067" type="#_x0000_t75" alt=" " style="width:38.25pt;height:12.75pt" o:ole="">
            <v:imagedata r:id="rId90" o:title="eqId9142a8490de14a87eda628ffa7e28982"/>
          </v:shape>
          <o:OLEObject Type="Embed" ProgID="Equation.DSMT4" ShapeID="_x0000_i1067" DrawAspect="Content" ObjectID="_1850628764" r:id="rId91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的边长为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10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，连接</w:t>
      </w:r>
      <w:r w:rsidRPr="008F2793">
        <w:rPr>
          <w:color w:val="000000" w:themeColor="text1"/>
        </w:rPr>
        <w:object w:dxaOrig="376" w:dyaOrig="250">
          <v:shape id="_x0000_i1068" type="#_x0000_t75" alt=" " style="width:18.75pt;height:12.75pt" o:ole="">
            <v:imagedata r:id="rId92" o:title="eqId60ef95894ceebaf236170e8832dcf7e3"/>
          </v:shape>
          <o:OLEObject Type="Embed" ProgID="Equation.DSMT4" ShapeID="_x0000_i1068" DrawAspect="Content" ObjectID="_1850628765" r:id="rId93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，以</w:t>
      </w:r>
      <w:r w:rsidRPr="008F2793">
        <w:rPr>
          <w:color w:val="000000" w:themeColor="text1"/>
        </w:rPr>
        <w:object w:dxaOrig="355" w:dyaOrig="230">
          <v:shape id="_x0000_i1069" type="#_x0000_t75" alt=" " style="width:18pt;height:11.25pt" o:ole="">
            <v:imagedata r:id="rId28" o:title="eqIdf52a58fbaf4fea03567e88a9f0f6e37e"/>
          </v:shape>
          <o:OLEObject Type="Embed" ProgID="Equation.DSMT4" ShapeID="_x0000_i1069" DrawAspect="Content" ObjectID="_1850628766" r:id="rId94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为直径作</w:t>
      </w:r>
      <w:r w:rsidRPr="008F2793">
        <w:rPr>
          <w:color w:val="000000" w:themeColor="text1"/>
        </w:rPr>
        <w:object w:dxaOrig="397" w:dyaOrig="271">
          <v:shape id="_x0000_i1070" type="#_x0000_t75" alt=" " style="width:19.5pt;height:13.5pt" o:ole="">
            <v:imagedata r:id="rId95" o:title="eqId3d97cdc586744d208b6f69c9813af977"/>
          </v:shape>
          <o:OLEObject Type="Embed" ProgID="Equation.DSMT4" ShapeID="_x0000_i1070" DrawAspect="Content" ObjectID="_1850628767" r:id="rId96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，与</w:t>
      </w:r>
      <w:r w:rsidRPr="008F2793">
        <w:rPr>
          <w:color w:val="000000" w:themeColor="text1"/>
        </w:rPr>
        <w:object w:dxaOrig="376" w:dyaOrig="250">
          <v:shape id="_x0000_i1071" type="#_x0000_t75" alt=" " style="width:18.75pt;height:12.75pt" o:ole="">
            <v:imagedata r:id="rId92" o:title="eqId60ef95894ceebaf236170e8832dcf7e3"/>
          </v:shape>
          <o:OLEObject Type="Embed" ProgID="Equation.DSMT4" ShapeID="_x0000_i1071" DrawAspect="Content" ObjectID="_1850628768" r:id="rId97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交于点</w:t>
      </w:r>
      <w:r w:rsidRPr="008F2793">
        <w:rPr>
          <w:color w:val="000000" w:themeColor="text1"/>
        </w:rPr>
        <w:object w:dxaOrig="230" w:dyaOrig="230">
          <v:shape id="_x0000_i1072" type="#_x0000_t75" alt=" " style="width:11.25pt;height:11.25pt" o:ole="">
            <v:imagedata r:id="rId98" o:title="eqIda0ed1ec316bc54c37c4286c208f55667"/>
          </v:shape>
          <o:OLEObject Type="Embed" ProgID="Equation.DSMT4" ShapeID="_x0000_i1072" DrawAspect="Content" ObjectID="_1850628769" r:id="rId99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，与</w:t>
      </w:r>
      <w:r w:rsidRPr="008F2793">
        <w:rPr>
          <w:color w:val="000000" w:themeColor="text1"/>
        </w:rPr>
        <w:object w:dxaOrig="334" w:dyaOrig="250">
          <v:shape id="_x0000_i1073" type="#_x0000_t75" alt=" " style="width:16.5pt;height:12.75pt" o:ole="">
            <v:imagedata r:id="rId100" o:title="eqId6b1bd1adfe4cc6566218f19970c2fd3b"/>
          </v:shape>
          <o:OLEObject Type="Embed" ProgID="Equation.DSMT4" ShapeID="_x0000_i1073" DrawAspect="Content" ObjectID="_1850628770" r:id="rId101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的延长线交于点</w:t>
      </w:r>
      <w:r w:rsidRPr="008F2793">
        <w:rPr>
          <w:color w:val="000000" w:themeColor="text1"/>
        </w:rPr>
        <w:object w:dxaOrig="230" w:dyaOrig="250">
          <v:shape id="_x0000_i1074" type="#_x0000_t75" alt=" " style="width:11.25pt;height:12.75pt" o:ole="">
            <v:imagedata r:id="rId102" o:title="eqId895dc3dc3a6606ff487a4c4863e18509"/>
          </v:shape>
          <o:OLEObject Type="Embed" ProgID="Equation.DSMT4" ShapeID="_x0000_i1074" DrawAspect="Content" ObjectID="_1850628771" r:id="rId103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，则阴影部分扇形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GOF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的面积为</w:t>
      </w:r>
      <w:r w:rsidRPr="008F2793">
        <w:rPr>
          <w:rFonts w:ascii="Times New Roman" w:eastAsia="Times New Roman" w:hAnsi="Times New Roman"/>
          <w:color w:val="000000" w:themeColor="text1"/>
          <w:kern w:val="2"/>
          <w:sz w:val="21"/>
          <w:szCs w:val="22"/>
        </w:rPr>
        <w:t>__________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</w:p>
    <w:p w:rsidR="00917AED" w:rsidRPr="008F2793" w:rsidRDefault="00453BBF" w:rsidP="0095060E">
      <w:pPr>
        <w:pStyle w:val="1"/>
        <w:spacing w:line="360" w:lineRule="auto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1076325" cy="1047750"/>
            <wp:effectExtent l="19050" t="0" r="9525" b="0"/>
            <wp:docPr id="100031" name="图片 10003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104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lastRenderedPageBreak/>
        <w:t>15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．如图，以原点</w:t>
      </w:r>
      <w:r w:rsidRPr="008F2793">
        <w:rPr>
          <w:color w:val="000000" w:themeColor="text1"/>
        </w:rPr>
        <w:object w:dxaOrig="209" w:dyaOrig="250">
          <v:shape id="_x0000_i1075" type="#_x0000_t75" alt=" " style="width:10.5pt;height:12.75pt" o:ole="">
            <v:imagedata r:id="rId105" o:title="eqId1dde8112e8eb968fd042418dd632759e"/>
          </v:shape>
          <o:OLEObject Type="Embed" ProgID="Equation.DSMT4" ShapeID="_x0000_i1075" DrawAspect="Content" ObjectID="_1850628772" r:id="rId106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为顶点作边长为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的菱形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O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，点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在</w:t>
      </w:r>
      <w:r w:rsidRPr="008F2793">
        <w:rPr>
          <w:color w:val="000000" w:themeColor="text1"/>
        </w:rPr>
        <w:object w:dxaOrig="167" w:dyaOrig="209">
          <v:shape id="_x0000_i1076" type="#_x0000_t75" alt=" " style="width:8.25pt;height:10.5pt" o:ole="">
            <v:imagedata r:id="rId37" o:title="eqId81dea63b8ce3e51adf66cf7b9982a248"/>
          </v:shape>
          <o:OLEObject Type="Embed" ProgID="Equation.DSMT4" ShapeID="_x0000_i1076" DrawAspect="Content" ObjectID="_1850628773" r:id="rId107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轴上，且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O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=60°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，将点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向右平移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个单位得到点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4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，以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4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为顶点作与菱形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O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全等的菱形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4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5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6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7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，点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7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在</w:t>
      </w:r>
      <w:r w:rsidRPr="008F2793">
        <w:rPr>
          <w:color w:val="000000" w:themeColor="text1"/>
        </w:rPr>
        <w:object w:dxaOrig="167" w:dyaOrig="209">
          <v:shape id="_x0000_i1077" type="#_x0000_t75" alt=" " style="width:8.25pt;height:10.5pt" o:ole="">
            <v:imagedata r:id="rId37" o:title="eqId81dea63b8ce3e51adf66cf7b9982a248"/>
          </v:shape>
          <o:OLEObject Type="Embed" ProgID="Equation.DSMT4" ShapeID="_x0000_i1077" DrawAspect="Content" ObjectID="_1850628774" r:id="rId108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轴上；再将点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7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向右平移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个单位得到点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8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，以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8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为顶点作与菱形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O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全等的菱形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8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9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10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，点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在</w:t>
      </w:r>
      <w:r w:rsidRPr="008F2793">
        <w:rPr>
          <w:color w:val="000000" w:themeColor="text1"/>
        </w:rPr>
        <w:object w:dxaOrig="167" w:dyaOrig="209">
          <v:shape id="_x0000_i1078" type="#_x0000_t75" alt=" " style="width:8.25pt;height:10.5pt" o:ole="">
            <v:imagedata r:id="rId37" o:title="eqId81dea63b8ce3e51adf66cf7b9982a248"/>
          </v:shape>
          <o:OLEObject Type="Embed" ProgID="Equation.DSMT4" ShapeID="_x0000_i1078" DrawAspect="Content" ObjectID="_1850628775" r:id="rId109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轴上；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…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；按照以上规律作图，则点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126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的坐标为</w:t>
      </w:r>
      <w:r w:rsidRPr="008F2793">
        <w:rPr>
          <w:rFonts w:ascii="Times New Roman" w:eastAsia="Times New Roman" w:hAnsi="Times New Roman"/>
          <w:color w:val="000000" w:themeColor="text1"/>
          <w:kern w:val="2"/>
          <w:sz w:val="21"/>
          <w:szCs w:val="22"/>
        </w:rPr>
        <w:t>__________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2171700" cy="1000125"/>
            <wp:effectExtent l="19050" t="0" r="0" b="0"/>
            <wp:docPr id="100033" name="图片 10003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110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16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．如图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，点</w:t>
      </w:r>
      <w:r w:rsidRPr="008F2793">
        <w:rPr>
          <w:color w:val="000000" w:themeColor="text1"/>
        </w:rPr>
        <w:object w:dxaOrig="209" w:dyaOrig="230">
          <v:shape id="_x0000_i1079" type="#_x0000_t75" alt=" " style="width:10.5pt;height:11.25pt" o:ole="">
            <v:imagedata r:id="rId76" o:title="eqIddad2a36927223bd70f426ba06aea4b45"/>
          </v:shape>
          <o:OLEObject Type="Embed" ProgID="Equation.DSMT4" ShapeID="_x0000_i1079" DrawAspect="Content" ObjectID="_1850628776" r:id="rId111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从矩形</w:t>
      </w:r>
      <w:r w:rsidRPr="008F2793">
        <w:rPr>
          <w:color w:val="000000" w:themeColor="text1"/>
        </w:rPr>
        <w:object w:dxaOrig="626" w:dyaOrig="250">
          <v:shape id="_x0000_i1080" type="#_x0000_t75" alt=" " style="width:31.5pt;height:12.75pt" o:ole="">
            <v:imagedata r:id="rId112" o:title="eqId411b38a18046fea8e9fab1f9f9b80a5f"/>
          </v:shape>
          <o:OLEObject Type="Embed" ProgID="Equation.DSMT4" ShapeID="_x0000_i1080" DrawAspect="Content" ObjectID="_1850628777" r:id="rId113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的顶点</w:t>
      </w:r>
      <w:r w:rsidRPr="008F2793">
        <w:rPr>
          <w:color w:val="000000" w:themeColor="text1"/>
        </w:rPr>
        <w:object w:dxaOrig="209" w:dyaOrig="230">
          <v:shape id="_x0000_i1081" type="#_x0000_t75" alt=" " style="width:10.5pt;height:11.25pt" o:ole="">
            <v:imagedata r:id="rId52" o:title="eqId5963abe8f421bd99a2aaa94831a951e9"/>
          </v:shape>
          <o:OLEObject Type="Embed" ProgID="Equation.DSMT4" ShapeID="_x0000_i1081" DrawAspect="Content" ObjectID="_1850628778" r:id="rId114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出发，沿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A→B→C→D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的方向运动至点</w:t>
      </w:r>
      <w:r w:rsidRPr="008F2793">
        <w:rPr>
          <w:color w:val="000000" w:themeColor="text1"/>
        </w:rPr>
        <w:object w:dxaOrig="230" w:dyaOrig="230">
          <v:shape id="_x0000_i1082" type="#_x0000_t75" alt=" " style="width:11.25pt;height:11.25pt" o:ole="">
            <v:imagedata r:id="rId60" o:title="eqId8455657dde27aabe6adb7b188e031c11"/>
          </v:shape>
          <o:OLEObject Type="Embed" ProgID="Equation.DSMT4" ShapeID="_x0000_i1082" DrawAspect="Content" ObjectID="_1850628779" r:id="rId115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停止，连接</w:t>
      </w:r>
      <w:r w:rsidRPr="008F2793">
        <w:rPr>
          <w:color w:val="000000" w:themeColor="text1"/>
        </w:rPr>
        <w:object w:dxaOrig="355" w:dyaOrig="230">
          <v:shape id="_x0000_i1083" type="#_x0000_t75" alt=" " style="width:18pt;height:11.25pt" o:ole="">
            <v:imagedata r:id="rId116" o:title="eqId80672dda9430cb42b3136bcb1b67bbad"/>
          </v:shape>
          <o:OLEObject Type="Embed" ProgID="Equation.DSMT4" ShapeID="_x0000_i1083" DrawAspect="Content" ObjectID="_1850628780" r:id="rId117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w:r w:rsidRPr="008F2793">
        <w:rPr>
          <w:color w:val="000000" w:themeColor="text1"/>
        </w:rPr>
        <w:object w:dxaOrig="209" w:dyaOrig="271">
          <v:shape id="_x0000_i1084" type="#_x0000_t75" alt=" " style="width:10.5pt;height:13.5pt" o:ole="">
            <v:imagedata r:id="rId118" o:title="eqIdacc290b44635265137fdf13146b6a6d9"/>
          </v:shape>
          <o:OLEObject Type="Embed" ProgID="Equation.DSMT4" ShapeID="_x0000_i1084" DrawAspect="Content" ObjectID="_1850628781" r:id="rId119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为</w:t>
      </w:r>
      <w:r w:rsidRPr="008F2793">
        <w:rPr>
          <w:color w:val="000000" w:themeColor="text1"/>
        </w:rPr>
        <w:object w:dxaOrig="355" w:dyaOrig="230">
          <v:shape id="_x0000_i1085" type="#_x0000_t75" alt=" " style="width:18pt;height:11.25pt" o:ole="">
            <v:imagedata r:id="rId116" o:title="eqId80672dda9430cb42b3136bcb1b67bbad"/>
          </v:shape>
          <o:OLEObject Type="Embed" ProgID="Equation.DSMT4" ShapeID="_x0000_i1085" DrawAspect="Content" ObjectID="_1850628782" r:id="rId120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的中点，连接</w:t>
      </w:r>
      <w:r w:rsidRPr="008F2793">
        <w:rPr>
          <w:color w:val="000000" w:themeColor="text1"/>
        </w:rPr>
        <w:object w:dxaOrig="355" w:dyaOrig="271">
          <v:shape id="_x0000_i1086" type="#_x0000_t75" alt=" " style="width:18pt;height:13.5pt" o:ole="">
            <v:imagedata r:id="rId121" o:title="eqId15bdee7807edba89958c84bf4bb85f15"/>
          </v:shape>
          <o:OLEObject Type="Embed" ProgID="Equation.DSMT4" ShapeID="_x0000_i1086" DrawAspect="Content" ObjectID="_1850628783" r:id="rId122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．设点</w:t>
      </w:r>
      <w:r w:rsidRPr="008F2793">
        <w:rPr>
          <w:color w:val="000000" w:themeColor="text1"/>
        </w:rPr>
        <w:object w:dxaOrig="209" w:dyaOrig="230">
          <v:shape id="_x0000_i1087" type="#_x0000_t75" alt=" " style="width:10.5pt;height:11.25pt" o:ole="">
            <v:imagedata r:id="rId76" o:title="eqIddad2a36927223bd70f426ba06aea4b45"/>
          </v:shape>
          <o:OLEObject Type="Embed" ProgID="Equation.DSMT4" ShapeID="_x0000_i1087" DrawAspect="Content" ObjectID="_1850628784" r:id="rId123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的运动路程为</w:t>
      </w:r>
      <w:r w:rsidRPr="008F2793">
        <w:rPr>
          <w:color w:val="000000" w:themeColor="text1"/>
        </w:rPr>
        <w:object w:dxaOrig="167" w:dyaOrig="209">
          <v:shape id="_x0000_i1088" type="#_x0000_t75" alt=" " style="width:8.25pt;height:10.5pt" o:ole="">
            <v:imagedata r:id="rId37" o:title="eqId81dea63b8ce3e51adf66cf7b9982a248"/>
          </v:shape>
          <o:OLEObject Type="Embed" ProgID="Equation.DSMT4" ShapeID="_x0000_i1088" DrawAspect="Content" ObjectID="_1850628785" r:id="rId124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，线段</w:t>
      </w:r>
      <w:r w:rsidRPr="008F2793">
        <w:rPr>
          <w:color w:val="000000" w:themeColor="text1"/>
        </w:rPr>
        <w:object w:dxaOrig="355" w:dyaOrig="271">
          <v:shape id="_x0000_i1089" type="#_x0000_t75" alt=" " style="width:18pt;height:13.5pt" o:ole="">
            <v:imagedata r:id="rId121" o:title="eqId15bdee7807edba89958c84bf4bb85f15"/>
          </v:shape>
          <o:OLEObject Type="Embed" ProgID="Equation.DSMT4" ShapeID="_x0000_i1089" DrawAspect="Content" ObjectID="_1850628786" r:id="rId125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的长为</w:t>
      </w:r>
      <w:r w:rsidRPr="008F2793">
        <w:rPr>
          <w:color w:val="000000" w:themeColor="text1"/>
        </w:rPr>
        <w:object w:dxaOrig="188" w:dyaOrig="209">
          <v:shape id="_x0000_i1090" type="#_x0000_t75" alt=" " style="width:9.75pt;height:10.5pt" o:ole="">
            <v:imagedata r:id="rId39" o:title="eqIdd053b14c8588eee2acbbe44fc37a6886"/>
          </v:shape>
          <o:OLEObject Type="Embed" ProgID="Equation.DSMT4" ShapeID="_x0000_i1090" DrawAspect="Content" ObjectID="_1850628787" r:id="rId126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，图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表示点</w:t>
      </w:r>
      <w:r w:rsidRPr="008F2793">
        <w:rPr>
          <w:color w:val="000000" w:themeColor="text1"/>
        </w:rPr>
        <w:object w:dxaOrig="209" w:dyaOrig="230">
          <v:shape id="_x0000_i1091" type="#_x0000_t75" alt=" " style="width:10.5pt;height:11.25pt" o:ole="">
            <v:imagedata r:id="rId76" o:title="eqIddad2a36927223bd70f426ba06aea4b45"/>
          </v:shape>
          <o:OLEObject Type="Embed" ProgID="Equation.DSMT4" ShapeID="_x0000_i1091" DrawAspect="Content" ObjectID="_1850628788" r:id="rId127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从</w:t>
      </w:r>
      <w:r w:rsidRPr="008F2793">
        <w:rPr>
          <w:color w:val="000000" w:themeColor="text1"/>
        </w:rPr>
        <w:object w:dxaOrig="209" w:dyaOrig="230">
          <v:shape id="_x0000_i1092" type="#_x0000_t75" alt=" " style="width:10.5pt;height:11.25pt" o:ole="">
            <v:imagedata r:id="rId52" o:title="eqId5963abe8f421bd99a2aaa94831a951e9"/>
          </v:shape>
          <o:OLEObject Type="Embed" ProgID="Equation.DSMT4" ShapeID="_x0000_i1092" DrawAspect="Content" ObjectID="_1850628789" r:id="rId128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运动到</w:t>
      </w:r>
      <w:r w:rsidRPr="008F2793">
        <w:rPr>
          <w:color w:val="000000" w:themeColor="text1"/>
        </w:rPr>
        <w:object w:dxaOrig="209" w:dyaOrig="250">
          <v:shape id="_x0000_i1093" type="#_x0000_t75" alt=" " style="width:10.5pt;height:12.75pt" o:ole="">
            <v:imagedata r:id="rId58" o:title="eqIdc5db41a1f31d6baee7c69990811edb9f"/>
          </v:shape>
          <o:OLEObject Type="Embed" ProgID="Equation.DSMT4" ShapeID="_x0000_i1093" DrawAspect="Content" ObjectID="_1850628790" r:id="rId129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的过程中</w:t>
      </w:r>
      <w:r w:rsidRPr="008F2793">
        <w:rPr>
          <w:color w:val="000000" w:themeColor="text1"/>
        </w:rPr>
        <w:object w:dxaOrig="188" w:dyaOrig="209">
          <v:shape id="_x0000_i1094" type="#_x0000_t75" alt=" " style="width:9.75pt;height:10.5pt" o:ole="">
            <v:imagedata r:id="rId39" o:title="eqIdd053b14c8588eee2acbbe44fc37a6886"/>
          </v:shape>
          <o:OLEObject Type="Embed" ProgID="Equation.DSMT4" ShapeID="_x0000_i1094" DrawAspect="Content" ObjectID="_1850628791" r:id="rId130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与</w:t>
      </w:r>
      <w:r w:rsidRPr="008F2793">
        <w:rPr>
          <w:color w:val="000000" w:themeColor="text1"/>
        </w:rPr>
        <w:object w:dxaOrig="167" w:dyaOrig="209">
          <v:shape id="_x0000_i1095" type="#_x0000_t75" alt=" " style="width:8.25pt;height:10.5pt" o:ole="">
            <v:imagedata r:id="rId37" o:title="eqId81dea63b8ce3e51adf66cf7b9982a248"/>
          </v:shape>
          <o:OLEObject Type="Embed" ProgID="Equation.DSMT4" ShapeID="_x0000_i1095" DrawAspect="Content" ObjectID="_1850628792" r:id="rId131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的函数关系．当点</w:t>
      </w:r>
      <w:r w:rsidRPr="008F2793">
        <w:rPr>
          <w:color w:val="000000" w:themeColor="text1"/>
        </w:rPr>
        <w:object w:dxaOrig="209" w:dyaOrig="230">
          <v:shape id="_x0000_i1096" type="#_x0000_t75" alt=" " style="width:10.5pt;height:11.25pt" o:ole="">
            <v:imagedata r:id="rId76" o:title="eqIddad2a36927223bd70f426ba06aea4b45"/>
          </v:shape>
          <o:OLEObject Type="Embed" ProgID="Equation.DSMT4" ShapeID="_x0000_i1096" DrawAspect="Content" ObjectID="_1850628793" r:id="rId132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运动到</w:t>
      </w:r>
      <w:r w:rsidRPr="008F2793">
        <w:rPr>
          <w:color w:val="000000" w:themeColor="text1"/>
        </w:rPr>
        <w:object w:dxaOrig="355" w:dyaOrig="250">
          <v:shape id="_x0000_i1097" type="#_x0000_t75" alt=" " style="width:18pt;height:12.75pt" o:ole="">
            <v:imagedata r:id="rId30" o:title="eqId9d78abbad68bbbf12af10cd40ef4c353"/>
          </v:shape>
          <o:OLEObject Type="Embed" ProgID="Equation.DSMT4" ShapeID="_x0000_i1097" DrawAspect="Content" ObjectID="_1850628794" r:id="rId133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中点时，</w:t>
      </w:r>
      <w:r w:rsidRPr="008F2793">
        <w:rPr>
          <w:color w:val="000000" w:themeColor="text1"/>
        </w:rPr>
        <w:object w:dxaOrig="355" w:dyaOrig="271">
          <v:shape id="_x0000_i1098" type="#_x0000_t75" alt=" " style="width:18pt;height:13.5pt" o:ole="">
            <v:imagedata r:id="rId121" o:title="eqId15bdee7807edba89958c84bf4bb85f15"/>
          </v:shape>
          <o:OLEObject Type="Embed" ProgID="Equation.DSMT4" ShapeID="_x0000_i1098" DrawAspect="Content" ObjectID="_1850628795" r:id="rId134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的长度为</w:t>
      </w:r>
      <w:r w:rsidRPr="008F2793">
        <w:rPr>
          <w:rFonts w:ascii="Times New Roman" w:eastAsia="Times New Roman" w:hAnsi="Times New Roman"/>
          <w:color w:val="000000" w:themeColor="text1"/>
          <w:kern w:val="2"/>
          <w:sz w:val="21"/>
          <w:szCs w:val="22"/>
        </w:rPr>
        <w:t>__________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</w:p>
    <w:p w:rsidR="00917AED" w:rsidRPr="008F2793" w:rsidRDefault="00453BBF" w:rsidP="0095060E">
      <w:pPr>
        <w:pStyle w:val="1"/>
        <w:spacing w:line="360" w:lineRule="auto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3533775" cy="1390650"/>
            <wp:effectExtent l="19050" t="0" r="9525" b="0"/>
            <wp:docPr id="100035" name="图片 10003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135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0832" w:rsidRPr="008F2793" w:rsidRDefault="008A0832" w:rsidP="008A0832">
      <w:pPr>
        <w:pStyle w:val="1"/>
        <w:spacing w:line="360" w:lineRule="auto"/>
        <w:jc w:val="left"/>
        <w:textAlignment w:val="center"/>
        <w:rPr>
          <w:rFonts w:ascii="宋体" w:hAnsi="宋体" w:cs="黑体"/>
          <w:b/>
          <w:color w:val="000000" w:themeColor="text1"/>
          <w:kern w:val="2"/>
          <w:sz w:val="24"/>
          <w:szCs w:val="24"/>
        </w:rPr>
      </w:pPr>
      <w:r w:rsidRPr="008F2793">
        <w:rPr>
          <w:rFonts w:ascii="宋体" w:hAnsi="宋体" w:cs="黑体" w:hint="eastAsia"/>
          <w:b/>
          <w:color w:val="000000" w:themeColor="text1"/>
          <w:kern w:val="2"/>
          <w:sz w:val="24"/>
          <w:szCs w:val="24"/>
        </w:rPr>
        <w:t>三、解答题(本大题共8个小题，满分72分)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17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．先化简，再求值：</w:t>
      </w:r>
      <m:oMath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p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x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p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p>
            </m:s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+x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sSup>
              <m:sSup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p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x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p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p>
            </m:s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-2x+1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÷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2x-2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-1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，其中</w:t>
      </w:r>
      <m:oMath>
        <m:d>
          <m:dPr>
            <m:begChr m:val="|"/>
            <m:endChr m:val="|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=1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18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m:oMath>
        <m:r>
          <m:rPr>
            <m:nor/>
          </m:rP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AI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技术已广泛应用于社会各领域，某学校新建了一个</w:t>
      </w:r>
      <m:oMath>
        <m:r>
          <m:rPr>
            <m:nor/>
          </m:rP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AI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智慧自习教室，引进了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“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数字人模型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”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和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“</w:t>
      </w:r>
      <m:oMath>
        <m:r>
          <m:rPr>
            <m:nor/>
          </m:rP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AI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助教模型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”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两种模型供学生使用．使用一段时间后，对这两种模型的使用满意度进行了问卷调查（每份问卷涉及两种模型，评分均为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0~10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的整数，单位：分），并随机抽取了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20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份调查问卷，对数据进行整理、分析，得到如下图表：</w:t>
      </w:r>
    </w:p>
    <w:p w:rsidR="00917AED" w:rsidRPr="008F2793" w:rsidRDefault="00453BBF" w:rsidP="0095060E">
      <w:pPr>
        <w:pStyle w:val="1"/>
        <w:spacing w:line="360" w:lineRule="auto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4067175" cy="1800225"/>
            <wp:effectExtent l="19050" t="0" r="9525" b="0"/>
            <wp:docPr id="100037" name="图片 10003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136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1290"/>
        <w:gridCol w:w="1139"/>
        <w:gridCol w:w="1139"/>
        <w:gridCol w:w="929"/>
      </w:tblGrid>
      <w:tr w:rsidR="008F2793" w:rsidRPr="008F2793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17AED" w:rsidRPr="008F2793" w:rsidRDefault="00453BBF" w:rsidP="0095060E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w:pP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lastRenderedPageBreak/>
              <w:t>类别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17AED" w:rsidRPr="008F2793" w:rsidRDefault="00453BBF" w:rsidP="0095060E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w:pP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平均数</w:t>
            </w: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/</w:t>
            </w: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分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17AED" w:rsidRPr="008F2793" w:rsidRDefault="00453BBF" w:rsidP="0095060E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w:pP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中位数</w:t>
            </w: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/</w:t>
            </w: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分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17AED" w:rsidRPr="008F2793" w:rsidRDefault="00453BBF" w:rsidP="0095060E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w:pP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众数</w:t>
            </w: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/</w:t>
            </w: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分</w:t>
            </w:r>
          </w:p>
        </w:tc>
      </w:tr>
      <w:tr w:rsidR="008F2793" w:rsidRPr="008F2793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17AED" w:rsidRPr="008F2793" w:rsidRDefault="00453BBF" w:rsidP="0095060E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w:pP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数字人模型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17AED" w:rsidRPr="008F2793" w:rsidRDefault="00453BBF" w:rsidP="0095060E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w:pPr>
            <w:r w:rsidRPr="008F2793">
              <w:rPr>
                <w:color w:val="000000" w:themeColor="text1"/>
              </w:rPr>
              <w:object w:dxaOrig="167" w:dyaOrig="209">
                <v:shape id="_x0000_i1099" type="#_x0000_t75" alt=" " style="width:8.25pt;height:10.5pt" o:ole="">
                  <v:imagedata r:id="rId137" o:title="eqId0a6936d370d6a238a608ca56f87198de"/>
                </v:shape>
                <o:OLEObject Type="Embed" ProgID="Equation.DSMT4" ShapeID="_x0000_i1099" DrawAspect="Content" ObjectID="_1850628796" r:id="rId138"/>
              </w:object>
            </w: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 xml:space="preserve"> 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17AED" w:rsidRPr="008F2793" w:rsidRDefault="00453BBF" w:rsidP="0095060E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w:pPr>
            <w:r w:rsidRPr="008F2793">
              <w:rPr>
                <w:color w:val="000000" w:themeColor="text1"/>
              </w:rPr>
              <w:object w:dxaOrig="167" w:dyaOrig="250">
                <v:shape id="_x0000_i1100" type="#_x0000_t75" alt=" " style="width:8.25pt;height:12.75pt" o:ole="">
                  <v:imagedata r:id="rId139" o:title="eqId2c94bb12cee76221e13f9ef955b0aab1"/>
                </v:shape>
                <o:OLEObject Type="Embed" ProgID="Equation.DSMT4" ShapeID="_x0000_i1100" DrawAspect="Content" ObjectID="_1850628797" r:id="rId140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17AED" w:rsidRPr="008F2793" w:rsidRDefault="00453BBF" w:rsidP="0095060E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w:pP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7</w:t>
            </w:r>
          </w:p>
        </w:tc>
      </w:tr>
      <w:tr w:rsidR="008F2793" w:rsidRPr="008F2793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17AED" w:rsidRPr="008F2793" w:rsidRDefault="00453BBF" w:rsidP="0095060E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w:pPr>
            <m:oMath>
              <m:r>
                <m:rPr>
                  <m:nor/>
                </m:rPr>
                <w:rPr>
                  <w:rFonts w:ascii="Cambria Math" w:hAnsi="Cambria Math" w:cs="Cambria Math"/>
                  <w:color w:val="000000" w:themeColor="text1"/>
                  <w:kern w:val="2"/>
                  <w:sz w:val="21"/>
                  <w:szCs w:val="22"/>
                </w:rPr>
                <m:t>AI</m:t>
              </m:r>
            </m:oMath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助教模型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17AED" w:rsidRPr="008F2793" w:rsidRDefault="00453BBF" w:rsidP="0095060E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w:pP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17AED" w:rsidRPr="008F2793" w:rsidRDefault="00453BBF" w:rsidP="0095060E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w:pP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17AED" w:rsidRPr="008F2793" w:rsidRDefault="00453BBF" w:rsidP="0095060E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w:pPr>
            <w:r w:rsidRPr="008F2793">
              <w:rPr>
                <w:color w:val="000000" w:themeColor="text1"/>
              </w:rPr>
              <w:object w:dxaOrig="167" w:dyaOrig="188">
                <v:shape id="_x0000_i1101" type="#_x0000_t75" alt=" " style="width:8.25pt;height:9.75pt" o:ole="">
                  <v:imagedata r:id="rId141" o:title="eqId071a7e733d466949ac935b4b8ee8d183"/>
                </v:shape>
                <o:OLEObject Type="Embed" ProgID="Equation.DSMT4" ShapeID="_x0000_i1101" DrawAspect="Content" ObjectID="_1850628798" r:id="rId142"/>
              </w:object>
            </w:r>
          </w:p>
        </w:tc>
      </w:tr>
    </w:tbl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请根据上述信息解答下列问题：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(1)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填空：</w:t>
      </w:r>
      <w:r w:rsidRPr="008F2793">
        <w:rPr>
          <w:color w:val="000000" w:themeColor="text1"/>
        </w:rPr>
        <w:object w:dxaOrig="334" w:dyaOrig="209">
          <v:shape id="_x0000_i1102" type="#_x0000_t75" alt=" " style="width:16.5pt;height:10.5pt" o:ole="">
            <v:imagedata r:id="rId143" o:title="eqId7277696e8d9f58c9ec28887783b317e8"/>
          </v:shape>
          <o:OLEObject Type="Embed" ProgID="Equation.DSMT4" ShapeID="_x0000_i1102" DrawAspect="Content" ObjectID="_1850628799" r:id="rId144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 xml:space="preserve"> __________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w:r w:rsidRPr="008F2793">
        <w:rPr>
          <w:color w:val="000000" w:themeColor="text1"/>
        </w:rPr>
        <w:object w:dxaOrig="334" w:dyaOrig="250">
          <v:shape id="_x0000_i1103" type="#_x0000_t75" alt=" " style="width:16.5pt;height:12.75pt" o:ole="">
            <v:imagedata r:id="rId145" o:title="eqIdef1dbed0813c67a81a3a76c288a3f105"/>
          </v:shape>
          <o:OLEObject Type="Embed" ProgID="Equation.DSMT4" ShapeID="_x0000_i1103" DrawAspect="Content" ObjectID="_1850628800" r:id="rId146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 xml:space="preserve"> __________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w:r w:rsidRPr="008F2793">
        <w:rPr>
          <w:color w:val="000000" w:themeColor="text1"/>
        </w:rPr>
        <w:object w:dxaOrig="334" w:dyaOrig="209">
          <v:shape id="_x0000_i1104" type="#_x0000_t75" alt=" " style="width:16.5pt;height:10.5pt" o:ole="">
            <v:imagedata r:id="rId147" o:title="eqIdf4e9bb42376c12d7d21702ae8062b25a"/>
          </v:shape>
          <o:OLEObject Type="Embed" ProgID="Equation.DSMT4" ShapeID="_x0000_i1104" DrawAspect="Content" ObjectID="_1850628801" r:id="rId148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__________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m=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 xml:space="preserve"> __________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；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(2)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运营商准备对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“</w:t>
      </w:r>
      <m:oMath>
        <m:r>
          <m:rPr>
            <m:nor/>
          </m:rP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AI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助教模型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”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进行优化升级，已知所抽取的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20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份调查问卷中，有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名男生和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名女生对该模型的评分为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6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分，现从这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3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人中随机抽取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人进行座谈，请利用树状图或表格求出恰好抽到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名男生的概率．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19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．如图，矩形</w:t>
      </w:r>
      <w:r w:rsidRPr="008F2793">
        <w:rPr>
          <w:color w:val="000000" w:themeColor="text1"/>
        </w:rPr>
        <w:object w:dxaOrig="626" w:dyaOrig="250">
          <v:shape id="_x0000_i1105" type="#_x0000_t75" alt=" " style="width:31.5pt;height:12.75pt" o:ole="">
            <v:imagedata r:id="rId112" o:title="eqId411b38a18046fea8e9fab1f9f9b80a5f"/>
          </v:shape>
          <o:OLEObject Type="Embed" ProgID="Equation.DSMT4" ShapeID="_x0000_i1105" DrawAspect="Content" ObjectID="_1850628802" r:id="rId149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 xml:space="preserve"> 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中，</w:t>
      </w:r>
      <w:r w:rsidRPr="008F2793">
        <w:rPr>
          <w:color w:val="000000" w:themeColor="text1"/>
        </w:rPr>
        <w:object w:dxaOrig="376" w:dyaOrig="250">
          <v:shape id="_x0000_i1106" type="#_x0000_t75" alt=" " style="width:18.75pt;height:12.75pt" o:ole="">
            <v:imagedata r:id="rId92" o:title="eqId60ef95894ceebaf236170e8832dcf7e3"/>
          </v:shape>
          <o:OLEObject Type="Embed" ProgID="Equation.DSMT4" ShapeID="_x0000_i1106" DrawAspect="Content" ObjectID="_1850628803" r:id="rId150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 xml:space="preserve"> 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是对角线，请解决下列问题：</w:t>
      </w:r>
    </w:p>
    <w:p w:rsidR="00917AED" w:rsidRPr="008F2793" w:rsidRDefault="00453BBF" w:rsidP="0095060E">
      <w:pPr>
        <w:pStyle w:val="1"/>
        <w:spacing w:line="360" w:lineRule="auto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1390650" cy="971550"/>
            <wp:effectExtent l="19050" t="0" r="0" b="0"/>
            <wp:docPr id="100039" name="图片 10003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151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(1)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将</w:t>
      </w:r>
      <w:r w:rsidRPr="008F2793">
        <w:rPr>
          <w:color w:val="000000" w:themeColor="text1"/>
        </w:rPr>
        <w:object w:dxaOrig="605" w:dyaOrig="250">
          <v:shape id="_x0000_i1107" type="#_x0000_t75" alt=" " style="width:30pt;height:12.75pt" o:ole="">
            <v:imagedata r:id="rId152" o:title="eqId15c0dbe3c080c4c4636c64803e5c1f76"/>
          </v:shape>
          <o:OLEObject Type="Embed" ProgID="Equation.DSMT4" ShapeID="_x0000_i1107" DrawAspect="Content" ObjectID="_1850628804" r:id="rId153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 xml:space="preserve"> 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绕点</w:t>
      </w:r>
      <w:r w:rsidRPr="008F2793">
        <w:rPr>
          <w:color w:val="000000" w:themeColor="text1"/>
        </w:rPr>
        <w:object w:dxaOrig="209" w:dyaOrig="230">
          <v:shape id="_x0000_i1108" type="#_x0000_t75" alt=" " style="width:10.5pt;height:11.25pt" o:ole="">
            <v:imagedata r:id="rId52" o:title="eqId5963abe8f421bd99a2aaa94831a951e9"/>
          </v:shape>
          <o:OLEObject Type="Embed" ProgID="Equation.DSMT4" ShapeID="_x0000_i1108" DrawAspect="Content" ObjectID="_1850628805" r:id="rId154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旋转后，点</w:t>
      </w:r>
      <w:r w:rsidRPr="008F2793">
        <w:rPr>
          <w:color w:val="000000" w:themeColor="text1"/>
        </w:rPr>
        <w:object w:dxaOrig="209" w:dyaOrig="230">
          <v:shape id="_x0000_i1109" type="#_x0000_t75" alt=" " style="width:10.5pt;height:11.25pt" o:ole="">
            <v:imagedata r:id="rId54" o:title="eqId7f9e8449aad35c5d840a3395ea86df6d"/>
          </v:shape>
          <o:OLEObject Type="Embed" ProgID="Equation.DSMT4" ShapeID="_x0000_i1109" DrawAspect="Content" ObjectID="_1850628806" r:id="rId155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的对应点为点</w:t>
      </w:r>
      <w:r w:rsidRPr="008F2793">
        <w:rPr>
          <w:color w:val="000000" w:themeColor="text1"/>
        </w:rPr>
        <w:object w:dxaOrig="209" w:dyaOrig="230">
          <v:shape id="_x0000_i1110" type="#_x0000_t75" alt=" " style="width:10.5pt;height:11.25pt" o:ole="">
            <v:imagedata r:id="rId62" o:title="eqId2a30f3a8b673cc28bd90c50cf1a35281"/>
          </v:shape>
          <o:OLEObject Type="Embed" ProgID="Equation.DSMT4" ShapeID="_x0000_i1110" DrawAspect="Content" ObjectID="_1850628807" r:id="rId156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 xml:space="preserve"> 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，点</w:t>
      </w:r>
      <w:r w:rsidRPr="008F2793">
        <w:rPr>
          <w:color w:val="000000" w:themeColor="text1"/>
        </w:rPr>
        <w:object w:dxaOrig="209" w:dyaOrig="250">
          <v:shape id="_x0000_i1111" type="#_x0000_t75" alt=" " style="width:10.5pt;height:12.75pt" o:ole="">
            <v:imagedata r:id="rId58" o:title="eqIdc5db41a1f31d6baee7c69990811edb9f"/>
          </v:shape>
          <o:OLEObject Type="Embed" ProgID="Equation.DSMT4" ShapeID="_x0000_i1111" DrawAspect="Content" ObjectID="_1850628808" r:id="rId157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的对应点为点</w:t>
      </w:r>
      <w:r w:rsidRPr="008F2793">
        <w:rPr>
          <w:color w:val="000000" w:themeColor="text1"/>
        </w:rPr>
        <w:object w:dxaOrig="230" w:dyaOrig="230">
          <v:shape id="_x0000_i1112" type="#_x0000_t75" alt=" " style="width:11.25pt;height:11.25pt" o:ole="">
            <v:imagedata r:id="rId98" o:title="eqIda0ed1ec316bc54c37c4286c208f55667"/>
          </v:shape>
          <o:OLEObject Type="Embed" ProgID="Equation.DSMT4" ShapeID="_x0000_i1112" DrawAspect="Content" ObjectID="_1850628809" r:id="rId158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 xml:space="preserve"> 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，且点</w:t>
      </w:r>
      <w:r w:rsidRPr="008F2793">
        <w:rPr>
          <w:color w:val="000000" w:themeColor="text1"/>
        </w:rPr>
        <w:object w:dxaOrig="209" w:dyaOrig="230">
          <v:shape id="_x0000_i1113" type="#_x0000_t75" alt=" " style="width:10.5pt;height:11.25pt" o:ole="">
            <v:imagedata r:id="rId62" o:title="eqId2a30f3a8b673cc28bd90c50cf1a35281"/>
          </v:shape>
          <o:OLEObject Type="Embed" ProgID="Equation.DSMT4" ShapeID="_x0000_i1113" DrawAspect="Content" ObjectID="_1850628810" r:id="rId159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在线段</w:t>
      </w:r>
      <w:r w:rsidRPr="008F2793">
        <w:rPr>
          <w:color w:val="000000" w:themeColor="text1"/>
        </w:rPr>
        <w:object w:dxaOrig="376" w:dyaOrig="250">
          <v:shape id="_x0000_i1114" type="#_x0000_t75" alt=" " style="width:18.75pt;height:12.75pt" o:ole="">
            <v:imagedata r:id="rId92" o:title="eqId60ef95894ceebaf236170e8832dcf7e3"/>
          </v:shape>
          <o:OLEObject Type="Embed" ProgID="Equation.DSMT4" ShapeID="_x0000_i1114" DrawAspect="Content" ObjectID="_1850628811" r:id="rId160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上，请用尺规作出旋转后的图形（保留作图痕迹，不写作法）；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(2)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在（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）的条件下，若</w:t>
      </w:r>
      <w:r w:rsidRPr="008F2793">
        <w:rPr>
          <w:color w:val="000000" w:themeColor="text1"/>
        </w:rPr>
        <w:object w:dxaOrig="668" w:dyaOrig="230">
          <v:shape id="_x0000_i1115" type="#_x0000_t75" alt=" " style="width:33.75pt;height:11.25pt" o:ole="">
            <v:imagedata r:id="rId161" o:title="eqIdfcd0ced286a0fbc7e4862f8147264277"/>
          </v:shape>
          <o:OLEObject Type="Embed" ProgID="Equation.DSMT4" ShapeID="_x0000_i1115" DrawAspect="Content" ObjectID="_1850628812" r:id="rId162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 xml:space="preserve"> 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w:r w:rsidRPr="008F2793">
        <w:rPr>
          <w:color w:val="000000" w:themeColor="text1"/>
        </w:rPr>
        <w:object w:dxaOrig="668" w:dyaOrig="250">
          <v:shape id="_x0000_i1116" type="#_x0000_t75" alt=" " style="width:33.75pt;height:12.75pt" o:ole="">
            <v:imagedata r:id="rId163" o:title="eqIde65a3e478bb87d094e3a0af30dd10ae8"/>
          </v:shape>
          <o:OLEObject Type="Embed" ProgID="Equation.DSMT4" ShapeID="_x0000_i1116" DrawAspect="Content" ObjectID="_1850628813" r:id="rId164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 xml:space="preserve"> 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w:r w:rsidRPr="008F2793">
        <w:rPr>
          <w:color w:val="000000" w:themeColor="text1"/>
        </w:rPr>
        <w:object w:dxaOrig="355" w:dyaOrig="230">
          <v:shape id="_x0000_i1117" type="#_x0000_t75" alt=" " style="width:18pt;height:11.25pt" o:ole="">
            <v:imagedata r:id="rId165" o:title="eqId49b50357a6545cae8348e3059312f520"/>
          </v:shape>
          <o:OLEObject Type="Embed" ProgID="Equation.DSMT4" ShapeID="_x0000_i1117" DrawAspect="Content" ObjectID="_1850628814" r:id="rId166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与</w:t>
      </w:r>
      <w:r w:rsidRPr="008F2793">
        <w:rPr>
          <w:color w:val="000000" w:themeColor="text1"/>
        </w:rPr>
        <w:object w:dxaOrig="376" w:dyaOrig="230">
          <v:shape id="_x0000_i1118" type="#_x0000_t75" alt=" " style="width:18.75pt;height:11.25pt" o:ole="">
            <v:imagedata r:id="rId167" o:title="eqId03902478df1a55bc99703210bccab910"/>
          </v:shape>
          <o:OLEObject Type="Embed" ProgID="Equation.DSMT4" ShapeID="_x0000_i1118" DrawAspect="Content" ObjectID="_1850628815" r:id="rId168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交于点</w:t>
      </w:r>
      <w:r w:rsidRPr="008F2793">
        <w:rPr>
          <w:color w:val="000000" w:themeColor="text1"/>
        </w:rPr>
        <w:object w:dxaOrig="230" w:dyaOrig="250">
          <v:shape id="_x0000_i1119" type="#_x0000_t75" alt=" " style="width:11.25pt;height:12.75pt" o:ole="">
            <v:imagedata r:id="rId102" o:title="eqId895dc3dc3a6606ff487a4c4863e18509"/>
          </v:shape>
          <o:OLEObject Type="Embed" ProgID="Equation.DSMT4" ShapeID="_x0000_i1119" DrawAspect="Content" ObjectID="_1850628816" r:id="rId169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 xml:space="preserve"> 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，求</w:t>
      </w:r>
      <w:r w:rsidRPr="008F2793">
        <w:rPr>
          <w:color w:val="000000" w:themeColor="text1"/>
        </w:rPr>
        <w:object w:dxaOrig="376" w:dyaOrig="250">
          <v:shape id="_x0000_i1120" type="#_x0000_t75" alt=" " style="width:18.75pt;height:12.75pt" o:ole="">
            <v:imagedata r:id="rId170" o:title="eqIdc63e36329f5e0979f5ee776ac5d06327"/>
          </v:shape>
          <o:OLEObject Type="Embed" ProgID="Equation.DSMT4" ShapeID="_x0000_i1120" DrawAspect="Content" ObjectID="_1850628817" r:id="rId171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 xml:space="preserve"> 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的长．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20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．为庆祝长征胜利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90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周年，文旅公司推出多款长征主题的文创产品．已知某款文创产品的成本价是每件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20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元，日销售量</w:t>
      </w:r>
      <w:r w:rsidRPr="008F2793">
        <w:rPr>
          <w:color w:val="000000" w:themeColor="text1"/>
        </w:rPr>
        <w:object w:dxaOrig="188" w:dyaOrig="209">
          <v:shape id="_x0000_i1121" type="#_x0000_t75" alt=" " style="width:9.75pt;height:10.5pt" o:ole="">
            <v:imagedata r:id="rId39" o:title="eqIdd053b14c8588eee2acbbe44fc37a6886"/>
          </v:shape>
          <o:OLEObject Type="Embed" ProgID="Equation.DSMT4" ShapeID="_x0000_i1121" DrawAspect="Content" ObjectID="_1850628818" r:id="rId172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（件）与每件售价</w:t>
      </w:r>
      <w:r w:rsidRPr="008F2793">
        <w:rPr>
          <w:color w:val="000000" w:themeColor="text1"/>
        </w:rPr>
        <w:object w:dxaOrig="167" w:dyaOrig="209">
          <v:shape id="_x0000_i1122" type="#_x0000_t75" alt=" " style="width:8.25pt;height:10.5pt" o:ole="">
            <v:imagedata r:id="rId37" o:title="eqId81dea63b8ce3e51adf66cf7b9982a248"/>
          </v:shape>
          <o:OLEObject Type="Embed" ProgID="Equation.DSMT4" ShapeID="_x0000_i1122" DrawAspect="Content" ObjectID="_1850628819" r:id="rId173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（元）的函数关系如图所示．</w:t>
      </w:r>
    </w:p>
    <w:p w:rsidR="00917AED" w:rsidRPr="008F2793" w:rsidRDefault="00453BBF" w:rsidP="0095060E">
      <w:pPr>
        <w:pStyle w:val="1"/>
        <w:spacing w:line="360" w:lineRule="auto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1609725" cy="1190625"/>
            <wp:effectExtent l="19050" t="0" r="9525" b="0"/>
            <wp:docPr id="100041" name="图片 10004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r:embed="rId174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(1)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求</w:t>
      </w:r>
      <w:r w:rsidRPr="008F2793">
        <w:rPr>
          <w:color w:val="000000" w:themeColor="text1"/>
        </w:rPr>
        <w:object w:dxaOrig="188" w:dyaOrig="209">
          <v:shape id="_x0000_i1123" type="#_x0000_t75" alt=" " style="width:9.75pt;height:10.5pt" o:ole="">
            <v:imagedata r:id="rId39" o:title="eqIdd053b14c8588eee2acbbe44fc37a6886"/>
          </v:shape>
          <o:OLEObject Type="Embed" ProgID="Equation.DSMT4" ShapeID="_x0000_i1123" DrawAspect="Content" ObjectID="_1850628820" r:id="rId175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与</w:t>
      </w:r>
      <w:r w:rsidRPr="008F2793">
        <w:rPr>
          <w:color w:val="000000" w:themeColor="text1"/>
        </w:rPr>
        <w:object w:dxaOrig="167" w:dyaOrig="209">
          <v:shape id="_x0000_i1124" type="#_x0000_t75" alt=" " style="width:8.25pt;height:10.5pt" o:ole="">
            <v:imagedata r:id="rId37" o:title="eqId81dea63b8ce3e51adf66cf7b9982a248"/>
          </v:shape>
          <o:OLEObject Type="Embed" ProgID="Equation.DSMT4" ShapeID="_x0000_i1124" DrawAspect="Content" ObjectID="_1850628821" r:id="rId176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的函数表达式；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(2)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文旅公司在销售这款文创产品时，若每天盈利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525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元，且尽可能的让利于顾客，求该款文创产品每件的售价为多少元？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21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．【综合与实践】</w:t>
      </w:r>
    </w:p>
    <w:tbl>
      <w:tblPr>
        <w:tblW w:w="99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2254"/>
        <w:gridCol w:w="2254"/>
        <w:gridCol w:w="5478"/>
      </w:tblGrid>
      <w:tr w:rsidR="008F2793" w:rsidRPr="008F2793" w:rsidTr="00CA49AB">
        <w:tc>
          <w:tcPr>
            <w:tcW w:w="450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17AED" w:rsidRPr="008F2793" w:rsidRDefault="00453BBF" w:rsidP="0095060E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w:pP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活动主题</w:t>
            </w:r>
          </w:p>
        </w:tc>
        <w:tc>
          <w:tcPr>
            <w:tcW w:w="5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17AED" w:rsidRPr="008F2793" w:rsidRDefault="00453BBF" w:rsidP="0095060E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w:pP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测算矩形广告牌的面积</w:t>
            </w:r>
          </w:p>
        </w:tc>
      </w:tr>
      <w:tr w:rsidR="008F2793" w:rsidRPr="008F2793" w:rsidTr="00CA49AB">
        <w:tc>
          <w:tcPr>
            <w:tcW w:w="450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17AED" w:rsidRPr="008F2793" w:rsidRDefault="00453BBF" w:rsidP="0095060E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w:pP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lastRenderedPageBreak/>
              <w:t>测量工具</w:t>
            </w:r>
          </w:p>
        </w:tc>
        <w:tc>
          <w:tcPr>
            <w:tcW w:w="5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17AED" w:rsidRPr="008F2793" w:rsidRDefault="00453BBF" w:rsidP="0095060E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w:pP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皮尺、无人机、计时器、计算器等</w:t>
            </w:r>
          </w:p>
        </w:tc>
      </w:tr>
      <w:tr w:rsidR="008F2793" w:rsidRPr="008F2793" w:rsidTr="00CA49AB">
        <w:tc>
          <w:tcPr>
            <w:tcW w:w="225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17AED" w:rsidRPr="008F2793" w:rsidRDefault="00453BBF" w:rsidP="0095060E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w:pP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活动过程</w:t>
            </w:r>
          </w:p>
        </w:tc>
        <w:tc>
          <w:tcPr>
            <w:tcW w:w="2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17AED" w:rsidRPr="008F2793" w:rsidRDefault="00453BBF" w:rsidP="0095060E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w:pP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测量过程</w:t>
            </w:r>
          </w:p>
        </w:tc>
        <w:tc>
          <w:tcPr>
            <w:tcW w:w="5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17AED" w:rsidRPr="008F2793" w:rsidRDefault="00453BBF" w:rsidP="0095060E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w:pP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如图，矩形广告牌</w:t>
            </w:r>
            <w:r w:rsidRPr="008F2793">
              <w:rPr>
                <w:color w:val="000000" w:themeColor="text1"/>
              </w:rPr>
              <w:object w:dxaOrig="626" w:dyaOrig="250">
                <v:shape id="_x0000_i1125" type="#_x0000_t75" alt=" " style="width:31.5pt;height:12.75pt" o:ole="">
                  <v:imagedata r:id="rId177" o:title="eqId5cb3f9a5da641be35117fd35ba07a6aa"/>
                </v:shape>
                <o:OLEObject Type="Embed" ProgID="Equation.DSMT4" ShapeID="_x0000_i1125" DrawAspect="Content" ObjectID="_1850628822" r:id="rId178"/>
              </w:object>
            </w: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的边</w:t>
            </w:r>
            <w:r w:rsidRPr="008F2793">
              <w:rPr>
                <w:color w:val="000000" w:themeColor="text1"/>
              </w:rPr>
              <w:object w:dxaOrig="355" w:dyaOrig="250">
                <v:shape id="_x0000_i1126" type="#_x0000_t75" alt=" " style="width:18pt;height:12.75pt" o:ole="">
                  <v:imagedata r:id="rId179" o:title="eqIde1ffb98f1e3c1317c0db403d3af04bdc"/>
                </v:shape>
                <o:OLEObject Type="Embed" ProgID="Equation.DSMT4" ShapeID="_x0000_i1126" DrawAspect="Content" ObjectID="_1850628823" r:id="rId180"/>
              </w:object>
            </w: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为</w:t>
            </w:r>
            <m:oMath>
              <m:r>
                <w:rPr>
                  <w:rFonts w:ascii="Cambria Math" w:hAnsi="Cambria Math" w:cs="Cambria Math"/>
                  <w:color w:val="000000" w:themeColor="text1"/>
                  <w:kern w:val="2"/>
                  <w:sz w:val="21"/>
                  <w:szCs w:val="22"/>
                </w:rPr>
                <m:t>11</m:t>
              </m:r>
            </m:oMath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米，</w:t>
            </w:r>
            <w:r w:rsidRPr="008F2793">
              <w:rPr>
                <w:color w:val="000000" w:themeColor="text1"/>
              </w:rPr>
              <w:object w:dxaOrig="355" w:dyaOrig="250">
                <v:shape id="_x0000_i1127" type="#_x0000_t75" alt=" " style="width:18pt;height:12.75pt" o:ole="">
                  <v:imagedata r:id="rId181" o:title="eqId764509115979e9958101808383672ec0"/>
                </v:shape>
                <o:OLEObject Type="Embed" ProgID="Equation.DSMT4" ShapeID="_x0000_i1127" DrawAspect="Content" ObjectID="_1850628824" r:id="rId182"/>
              </w:object>
            </w: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与水平地面垂直，支柱</w:t>
            </w:r>
            <w:r w:rsidRPr="008F2793">
              <w:rPr>
                <w:color w:val="000000" w:themeColor="text1"/>
              </w:rPr>
              <w:object w:dxaOrig="355" w:dyaOrig="230">
                <v:shape id="_x0000_i1128" type="#_x0000_t75" alt=" " style="width:18pt;height:11.25pt" o:ole="">
                  <v:imagedata r:id="rId183" o:title="eqId0215e13a9fb5574d5194aeb9507a98aa"/>
                </v:shape>
                <o:OLEObject Type="Embed" ProgID="Equation.DSMT4" ShapeID="_x0000_i1128" DrawAspect="Content" ObjectID="_1850628825" r:id="rId184"/>
              </w:object>
            </w: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长</w:t>
            </w:r>
            <m:oMath>
              <m:r>
                <w:rPr>
                  <w:rFonts w:ascii="Cambria Math" w:hAnsi="Cambria Math" w:cs="Cambria Math"/>
                  <w:color w:val="000000" w:themeColor="text1"/>
                  <w:kern w:val="2"/>
                  <w:sz w:val="21"/>
                  <w:szCs w:val="22"/>
                </w:rPr>
                <m:t>6.4</m:t>
              </m:r>
            </m:oMath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米，且垂直于地面．无人机从</w:t>
            </w:r>
            <w:r w:rsidRPr="008F2793">
              <w:rPr>
                <w:color w:val="000000" w:themeColor="text1"/>
              </w:rPr>
              <w:object w:dxaOrig="250" w:dyaOrig="250">
                <v:shape id="_x0000_i1129" type="#_x0000_t75" alt=" " style="width:12.75pt;height:12.75pt" o:ole="">
                  <v:imagedata r:id="rId185" o:title="eqId54a5d7d3b6b63fe5c24c3907b7a8eaa3"/>
                </v:shape>
                <o:OLEObject Type="Embed" ProgID="Equation.DSMT4" ShapeID="_x0000_i1129" DrawAspect="Content" ObjectID="_1850628826" r:id="rId186"/>
              </w:object>
            </w: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点起飞，以</w:t>
            </w:r>
            <w:r w:rsidRPr="008F2793">
              <w:rPr>
                <w:color w:val="000000" w:themeColor="text1"/>
              </w:rPr>
              <w:object w:dxaOrig="167" w:dyaOrig="250">
                <v:shape id="_x0000_i1130" type="#_x0000_t75" alt=" " style="width:8.25pt;height:12.75pt" o:ole="">
                  <v:imagedata r:id="rId187" o:title="eqId5ca7d1107389675d32b56ec097464c14"/>
                </v:shape>
                <o:OLEObject Type="Embed" ProgID="Equation.DSMT4" ShapeID="_x0000_i1130" DrawAspect="Content" ObjectID="_1850628827" r:id="rId188"/>
              </w:object>
            </w: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米</w:t>
            </w:r>
            <m:oMath>
              <m:r>
                <w:rPr>
                  <w:rFonts w:ascii="Cambria Math" w:hAnsi="Cambria Math" w:cs="Cambria Math"/>
                  <w:color w:val="000000" w:themeColor="text1"/>
                  <w:kern w:val="2"/>
                  <w:sz w:val="21"/>
                  <w:szCs w:val="22"/>
                </w:rPr>
                <m:t>/</m:t>
              </m:r>
            </m:oMath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秒的速度竖直向上飞行</w:t>
            </w:r>
            <m:oMath>
              <m:r>
                <w:rPr>
                  <w:rFonts w:ascii="Cambria Math" w:hAnsi="Cambria Math" w:cs="Cambria Math"/>
                  <w:color w:val="000000" w:themeColor="text1"/>
                  <w:kern w:val="2"/>
                  <w:sz w:val="21"/>
                  <w:szCs w:val="22"/>
                </w:rPr>
                <m:t>8</m:t>
              </m:r>
            </m:oMath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秒到达</w:t>
            </w:r>
            <w:r w:rsidRPr="008F2793">
              <w:rPr>
                <w:color w:val="000000" w:themeColor="text1"/>
              </w:rPr>
              <w:object w:dxaOrig="271" w:dyaOrig="230">
                <v:shape id="_x0000_i1131" type="#_x0000_t75" alt=" " style="width:13.5pt;height:11.25pt" o:ole="">
                  <v:imagedata r:id="rId189" o:title="eqIdac047e91852b91af639feec23a9598b2"/>
                </v:shape>
                <o:OLEObject Type="Embed" ProgID="Equation.DSMT4" ShapeID="_x0000_i1131" DrawAspect="Content" ObjectID="_1850628828" r:id="rId190"/>
              </w:object>
            </w: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点，此时测得</w:t>
            </w:r>
            <w:r w:rsidRPr="008F2793">
              <w:rPr>
                <w:color w:val="000000" w:themeColor="text1"/>
              </w:rPr>
              <w:object w:dxaOrig="209" w:dyaOrig="250">
                <v:shape id="_x0000_i1132" type="#_x0000_t75" alt=" " style="width:10.5pt;height:12.75pt" o:ole="">
                  <v:imagedata r:id="rId58" o:title="eqIdc5db41a1f31d6baee7c69990811edb9f"/>
                </v:shape>
                <o:OLEObject Type="Embed" ProgID="Equation.DSMT4" ShapeID="_x0000_i1132" DrawAspect="Content" ObjectID="_1850628829" r:id="rId191"/>
              </w:object>
            </w: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点的俯角为</w:t>
            </w:r>
            <m:oMath>
              <m:r>
                <w:rPr>
                  <w:rFonts w:ascii="Cambria Math" w:hAnsi="Cambria Math" w:cs="Cambria Math"/>
                  <w:color w:val="000000" w:themeColor="text1"/>
                  <w:kern w:val="2"/>
                  <w:sz w:val="21"/>
                  <w:szCs w:val="22"/>
                </w:rPr>
                <m:t>67.4°</m:t>
              </m:r>
            </m:oMath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．</w:t>
            </w:r>
            <w:r w:rsidRPr="008F2793">
              <w:rPr>
                <w:color w:val="000000" w:themeColor="text1"/>
              </w:rPr>
              <w:object w:dxaOrig="230" w:dyaOrig="230">
                <v:shape id="_x0000_i1133" type="#_x0000_t75" alt=" " style="width:11.25pt;height:11.25pt" o:ole="">
                  <v:imagedata r:id="rId60" o:title="eqId8455657dde27aabe6adb7b188e031c11"/>
                </v:shape>
                <o:OLEObject Type="Embed" ProgID="Equation.DSMT4" ShapeID="_x0000_i1133" DrawAspect="Content" ObjectID="_1850628830" r:id="rId192"/>
              </w:object>
            </w: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点的俯角为</w:t>
            </w:r>
            <m:oMath>
              <m:r>
                <w:rPr>
                  <w:rFonts w:ascii="Cambria Math" w:hAnsi="Cambria Math" w:cs="Cambria Math"/>
                  <w:color w:val="000000" w:themeColor="text1"/>
                  <w:kern w:val="2"/>
                  <w:sz w:val="21"/>
                  <w:szCs w:val="22"/>
                </w:rPr>
                <m:t>36.9°</m:t>
              </m:r>
            </m:oMath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（图中各点均在同一平面内）．</w:t>
            </w:r>
          </w:p>
        </w:tc>
      </w:tr>
      <w:tr w:rsidR="008F2793" w:rsidRPr="008F2793" w:rsidTr="00CA49AB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17AED" w:rsidRPr="008F2793" w:rsidRDefault="00476607" w:rsidP="0095060E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w:pPr>
          </w:p>
        </w:tc>
        <w:tc>
          <w:tcPr>
            <w:tcW w:w="2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17AED" w:rsidRPr="008F2793" w:rsidRDefault="00453BBF" w:rsidP="0095060E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w:pP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模型建构</w:t>
            </w:r>
          </w:p>
        </w:tc>
        <w:tc>
          <w:tcPr>
            <w:tcW w:w="5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17AED" w:rsidRPr="008F2793" w:rsidRDefault="00453BBF" w:rsidP="0095060E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w:pPr>
            <w:r w:rsidRPr="008F2793">
              <w:rPr>
                <w:rFonts w:ascii="Times New Roman" w:eastAsia="Times New Roman" w:hAnsi="Times New Roman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>
                  <wp:extent cx="1295400" cy="1219200"/>
                  <wp:effectExtent l="19050" t="0" r="0" b="0"/>
                  <wp:docPr id="100043" name="图片 100043" descr="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3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93" cstate="print">
                            <a:lum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0" cy="121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2793" w:rsidRPr="008F2793" w:rsidTr="00CA49AB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17AED" w:rsidRPr="008F2793" w:rsidRDefault="00476607" w:rsidP="0095060E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w:pPr>
          </w:p>
        </w:tc>
        <w:tc>
          <w:tcPr>
            <w:tcW w:w="2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17AED" w:rsidRPr="008F2793" w:rsidRDefault="00453BBF" w:rsidP="0095060E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w:pP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参考数据</w:t>
            </w:r>
          </w:p>
        </w:tc>
        <w:tc>
          <w:tcPr>
            <w:tcW w:w="5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17AED" w:rsidRPr="008F2793" w:rsidRDefault="00453BBF" w:rsidP="0095060E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 w:cs="Cambria Math"/>
                  <w:color w:val="000000" w:themeColor="text1"/>
                  <w:kern w:val="2"/>
                  <w:sz w:val="21"/>
                  <w:szCs w:val="22"/>
                </w:rPr>
                <m:t>sin</m:t>
              </m:r>
              <m:r>
                <w:rPr>
                  <w:rFonts w:ascii="Cambria Math" w:hAnsi="Cambria Math" w:cs="Cambria Math"/>
                  <w:color w:val="000000" w:themeColor="text1"/>
                  <w:kern w:val="2"/>
                  <w:sz w:val="21"/>
                  <w:szCs w:val="22"/>
                </w:rPr>
                <m:t>67.4°≈0.92</m:t>
              </m:r>
            </m:oMath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，</w:t>
            </w:r>
            <m:oMath>
              <m:r>
                <m:rPr>
                  <m:sty m:val="p"/>
                </m:rPr>
                <w:rPr>
                  <w:rFonts w:ascii="Cambria Math" w:hAnsi="Cambria Math" w:cs="Cambria Math"/>
                  <w:color w:val="000000" w:themeColor="text1"/>
                  <w:kern w:val="2"/>
                  <w:sz w:val="21"/>
                  <w:szCs w:val="22"/>
                </w:rPr>
                <m:t>cos</m:t>
              </m:r>
              <m:r>
                <w:rPr>
                  <w:rFonts w:ascii="Cambria Math" w:hAnsi="Cambria Math" w:cs="Cambria Math"/>
                  <w:color w:val="000000" w:themeColor="text1"/>
                  <w:kern w:val="2"/>
                  <w:sz w:val="21"/>
                  <w:szCs w:val="22"/>
                </w:rPr>
                <m:t>67.4°≈0.38</m:t>
              </m:r>
            </m:oMath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，</w:t>
            </w:r>
            <m:oMath>
              <m:r>
                <m:rPr>
                  <m:sty m:val="p"/>
                </m:rPr>
                <w:rPr>
                  <w:rFonts w:ascii="Cambria Math" w:hAnsi="Cambria Math" w:cs="Cambria Math"/>
                  <w:color w:val="000000" w:themeColor="text1"/>
                  <w:kern w:val="2"/>
                  <w:sz w:val="21"/>
                  <w:szCs w:val="22"/>
                </w:rPr>
                <m:t>tan</m:t>
              </m:r>
              <m:r>
                <w:rPr>
                  <w:rFonts w:ascii="Cambria Math" w:hAnsi="Cambria Math" w:cs="Cambria Math"/>
                  <w:color w:val="000000" w:themeColor="text1"/>
                  <w:kern w:val="2"/>
                  <w:sz w:val="21"/>
                  <w:szCs w:val="22"/>
                </w:rPr>
                <m:t>67.4°≈2.40</m:t>
              </m:r>
            </m:oMath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，</w:t>
            </w:r>
          </w:p>
          <w:p w:rsidR="00917AED" w:rsidRPr="008F2793" w:rsidRDefault="00453BBF" w:rsidP="0095060E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 w:cs="Cambria Math"/>
                  <w:color w:val="000000" w:themeColor="text1"/>
                  <w:kern w:val="2"/>
                  <w:sz w:val="21"/>
                  <w:szCs w:val="22"/>
                </w:rPr>
                <m:t>sin</m:t>
              </m:r>
              <m:r>
                <w:rPr>
                  <w:rFonts w:ascii="Cambria Math" w:hAnsi="Cambria Math" w:cs="Cambria Math"/>
                  <w:color w:val="000000" w:themeColor="text1"/>
                  <w:kern w:val="2"/>
                  <w:sz w:val="21"/>
                  <w:szCs w:val="22"/>
                </w:rPr>
                <m:t>36.9°≈0.60</m:t>
              </m:r>
            </m:oMath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，</w:t>
            </w:r>
            <m:oMath>
              <m:r>
                <m:rPr>
                  <m:sty m:val="p"/>
                </m:rPr>
                <w:rPr>
                  <w:rFonts w:ascii="Cambria Math" w:hAnsi="Cambria Math" w:cs="Cambria Math"/>
                  <w:color w:val="000000" w:themeColor="text1"/>
                  <w:kern w:val="2"/>
                  <w:sz w:val="21"/>
                  <w:szCs w:val="22"/>
                </w:rPr>
                <m:t>cos</m:t>
              </m:r>
              <m:r>
                <w:rPr>
                  <w:rFonts w:ascii="Cambria Math" w:hAnsi="Cambria Math" w:cs="Cambria Math"/>
                  <w:color w:val="000000" w:themeColor="text1"/>
                  <w:kern w:val="2"/>
                  <w:sz w:val="21"/>
                  <w:szCs w:val="22"/>
                </w:rPr>
                <m:t>36.9°≈0.80</m:t>
              </m:r>
            </m:oMath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，</w:t>
            </w:r>
            <m:oMath>
              <m:r>
                <m:rPr>
                  <m:sty m:val="p"/>
                </m:rPr>
                <w:rPr>
                  <w:rFonts w:ascii="Cambria Math" w:hAnsi="Cambria Math" w:cs="Cambria Math"/>
                  <w:color w:val="000000" w:themeColor="text1"/>
                  <w:kern w:val="2"/>
                  <w:sz w:val="21"/>
                  <w:szCs w:val="22"/>
                </w:rPr>
                <m:t>tan</m:t>
              </m:r>
              <m:r>
                <w:rPr>
                  <w:rFonts w:ascii="Cambria Math" w:hAnsi="Cambria Math" w:cs="Cambria Math"/>
                  <w:color w:val="000000" w:themeColor="text1"/>
                  <w:kern w:val="2"/>
                  <w:sz w:val="21"/>
                  <w:szCs w:val="22"/>
                </w:rPr>
                <m:t>36.9°≈0.75</m:t>
              </m:r>
            </m:oMath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．</w:t>
            </w:r>
          </w:p>
        </w:tc>
      </w:tr>
      <w:tr w:rsidR="00422845" w:rsidRPr="008F2793" w:rsidTr="00CA49AB">
        <w:tc>
          <w:tcPr>
            <w:tcW w:w="450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17AED" w:rsidRPr="008F2793" w:rsidRDefault="00453BBF" w:rsidP="0095060E">
            <w:pPr>
              <w:pStyle w:val="1"/>
              <w:spacing w:line="360" w:lineRule="auto"/>
              <w:jc w:val="center"/>
              <w:textAlignment w:val="center"/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w:pP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问题解决</w:t>
            </w:r>
          </w:p>
        </w:tc>
        <w:tc>
          <w:tcPr>
            <w:tcW w:w="54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17AED" w:rsidRPr="008F2793" w:rsidRDefault="00453BBF" w:rsidP="0095060E">
            <w:pPr>
              <w:pStyle w:val="1"/>
              <w:spacing w:line="360" w:lineRule="auto"/>
              <w:jc w:val="left"/>
              <w:textAlignment w:val="center"/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w:pP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求矩形广告牌</w:t>
            </w:r>
            <w:r w:rsidRPr="008F2793">
              <w:rPr>
                <w:color w:val="000000" w:themeColor="text1"/>
              </w:rPr>
              <w:object w:dxaOrig="626" w:dyaOrig="250">
                <v:shape id="_x0000_i1134" type="#_x0000_t75" alt=" " style="width:31.5pt;height:12.75pt" o:ole="">
                  <v:imagedata r:id="rId177" o:title="eqId5cb3f9a5da641be35117fd35ba07a6aa"/>
                </v:shape>
                <o:OLEObject Type="Embed" ProgID="Equation.DSMT4" ShapeID="_x0000_i1134" DrawAspect="Content" ObjectID="_1850628831" r:id="rId194"/>
              </w:object>
            </w: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的面积（结果精确到</w:t>
            </w: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1</w:t>
            </w:r>
            <w:r w:rsidRPr="008F2793"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  <w:t>平方米）．</w:t>
            </w:r>
          </w:p>
        </w:tc>
      </w:tr>
    </w:tbl>
    <w:p w:rsidR="00917AED" w:rsidRPr="008F2793" w:rsidRDefault="00476607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22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．如图，</w:t>
      </w:r>
      <w:r w:rsidRPr="008F2793">
        <w:rPr>
          <w:color w:val="000000" w:themeColor="text1"/>
        </w:rPr>
        <w:object w:dxaOrig="605" w:dyaOrig="250">
          <v:shape id="_x0000_i1135" type="#_x0000_t75" alt=" " style="width:30pt;height:12.75pt" o:ole="">
            <v:imagedata r:id="rId195" o:title="eqIde428e7a09732be85c1224e9c8f6a71c5"/>
          </v:shape>
          <o:OLEObject Type="Embed" ProgID="Equation.DSMT4" ShapeID="_x0000_i1135" DrawAspect="Content" ObjectID="_1850628832" r:id="rId196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中，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∠C=90°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w:r w:rsidRPr="008F2793">
        <w:rPr>
          <w:color w:val="000000" w:themeColor="text1"/>
        </w:rPr>
        <w:object w:dxaOrig="209" w:dyaOrig="250">
          <v:shape id="_x0000_i1136" type="#_x0000_t75" alt=" " style="width:10.5pt;height:12.75pt" o:ole="">
            <v:imagedata r:id="rId105" o:title="eqId1dde8112e8eb968fd042418dd632759e"/>
          </v:shape>
          <o:OLEObject Type="Embed" ProgID="Equation.DSMT4" ShapeID="_x0000_i1136" DrawAspect="Content" ObjectID="_1850628833" r:id="rId197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是边</w:t>
      </w:r>
      <w:r w:rsidRPr="008F2793">
        <w:rPr>
          <w:color w:val="000000" w:themeColor="text1"/>
        </w:rPr>
        <w:object w:dxaOrig="355" w:dyaOrig="230">
          <v:shape id="_x0000_i1137" type="#_x0000_t75" alt=" " style="width:18pt;height:11.25pt" o:ole="">
            <v:imagedata r:id="rId198" o:title="eqIdb79dd200766db27fb90d6bd1992cf658"/>
          </v:shape>
          <o:OLEObject Type="Embed" ProgID="Equation.DSMT4" ShapeID="_x0000_i1137" DrawAspect="Content" ObjectID="_1850628834" r:id="rId199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上一点，以</w:t>
      </w:r>
      <w:r w:rsidRPr="008F2793">
        <w:rPr>
          <w:color w:val="000000" w:themeColor="text1"/>
        </w:rPr>
        <w:object w:dxaOrig="355" w:dyaOrig="250">
          <v:shape id="_x0000_i1138" type="#_x0000_t75" alt=" " style="width:18pt;height:12.75pt" o:ole="">
            <v:imagedata r:id="rId200" o:title="eqIdd62e8aadaadebf1454fde21a390ebdea"/>
          </v:shape>
          <o:OLEObject Type="Embed" ProgID="Equation.DSMT4" ShapeID="_x0000_i1138" DrawAspect="Content" ObjectID="_1850628835" r:id="rId201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为半径作</w:t>
      </w:r>
      <w:r w:rsidRPr="008F2793">
        <w:rPr>
          <w:color w:val="000000" w:themeColor="text1"/>
        </w:rPr>
        <w:object w:dxaOrig="397" w:dyaOrig="271">
          <v:shape id="_x0000_i1139" type="#_x0000_t75" alt=" " style="width:19.5pt;height:13.5pt" o:ole="">
            <v:imagedata r:id="rId202" o:title="eqIdd9ccea461315a9d05aa0193b937d4bfe"/>
          </v:shape>
          <o:OLEObject Type="Embed" ProgID="Equation.DSMT4" ShapeID="_x0000_i1139" DrawAspect="Content" ObjectID="_1850628836" r:id="rId203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，分别与</w:t>
      </w:r>
      <w:r w:rsidRPr="008F2793">
        <w:rPr>
          <w:color w:val="000000" w:themeColor="text1"/>
        </w:rPr>
        <w:object w:dxaOrig="355" w:dyaOrig="250">
          <v:shape id="_x0000_i1140" type="#_x0000_t75" alt=" " style="width:18pt;height:12.75pt" o:ole="">
            <v:imagedata r:id="rId181" o:title="eqId764509115979e9958101808383672ec0"/>
          </v:shape>
          <o:OLEObject Type="Embed" ProgID="Equation.DSMT4" ShapeID="_x0000_i1140" DrawAspect="Content" ObjectID="_1850628837" r:id="rId204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w:r w:rsidRPr="008F2793">
        <w:rPr>
          <w:color w:val="000000" w:themeColor="text1"/>
        </w:rPr>
        <w:object w:dxaOrig="355" w:dyaOrig="230">
          <v:shape id="_x0000_i1141" type="#_x0000_t75" alt=" " style="width:18pt;height:11.25pt" o:ole="">
            <v:imagedata r:id="rId198" o:title="eqIdb79dd200766db27fb90d6bd1992cf658"/>
          </v:shape>
          <o:OLEObject Type="Embed" ProgID="Equation.DSMT4" ShapeID="_x0000_i1141" DrawAspect="Content" ObjectID="_1850628838" r:id="rId205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交于</w:t>
      </w:r>
      <w:r w:rsidRPr="008F2793">
        <w:rPr>
          <w:color w:val="000000" w:themeColor="text1"/>
        </w:rPr>
        <w:object w:dxaOrig="230" w:dyaOrig="230">
          <v:shape id="_x0000_i1142" type="#_x0000_t75" alt=" " style="width:11.25pt;height:11.25pt" o:ole="">
            <v:imagedata r:id="rId60" o:title="eqId8455657dde27aabe6adb7b188e031c11"/>
          </v:shape>
          <o:OLEObject Type="Embed" ProgID="Equation.DSMT4" ShapeID="_x0000_i1142" DrawAspect="Content" ObjectID="_1850628839" r:id="rId206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w:r w:rsidRPr="008F2793">
        <w:rPr>
          <w:color w:val="000000" w:themeColor="text1"/>
        </w:rPr>
        <w:object w:dxaOrig="209" w:dyaOrig="230">
          <v:shape id="_x0000_i1143" type="#_x0000_t75" alt=" " style="width:10.5pt;height:11.25pt" o:ole="">
            <v:imagedata r:id="rId62" o:title="eqId2a30f3a8b673cc28bd90c50cf1a35281"/>
          </v:shape>
          <o:OLEObject Type="Embed" ProgID="Equation.DSMT4" ShapeID="_x0000_i1143" DrawAspect="Content" ObjectID="_1850628840" r:id="rId207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两点，与</w:t>
      </w:r>
      <w:r w:rsidRPr="008F2793">
        <w:rPr>
          <w:color w:val="000000" w:themeColor="text1"/>
        </w:rPr>
        <w:object w:dxaOrig="376" w:dyaOrig="250">
          <v:shape id="_x0000_i1144" type="#_x0000_t75" alt=" " style="width:18.75pt;height:12.75pt" o:ole="">
            <v:imagedata r:id="rId208" o:title="eqIde1a9c6a736e6eac98a676fa3232db5a5"/>
          </v:shape>
          <o:OLEObject Type="Embed" ProgID="Equation.DSMT4" ShapeID="_x0000_i1144" DrawAspect="Content" ObjectID="_1850628841" r:id="rId209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相切于点</w:t>
      </w:r>
      <w:r w:rsidRPr="008F2793">
        <w:rPr>
          <w:color w:val="000000" w:themeColor="text1"/>
        </w:rPr>
        <w:object w:dxaOrig="230" w:dyaOrig="230">
          <v:shape id="_x0000_i1145" type="#_x0000_t75" alt=" " style="width:11.25pt;height:11.25pt" o:ole="">
            <v:imagedata r:id="rId98" o:title="eqIda0ed1ec316bc54c37c4286c208f55667"/>
          </v:shape>
          <o:OLEObject Type="Embed" ProgID="Equation.DSMT4" ShapeID="_x0000_i1145" DrawAspect="Content" ObjectID="_1850628842" r:id="rId210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，连接</w:t>
      </w:r>
      <w:r w:rsidRPr="008F2793">
        <w:rPr>
          <w:color w:val="000000" w:themeColor="text1"/>
        </w:rPr>
        <w:object w:dxaOrig="355" w:dyaOrig="230">
          <v:shape id="_x0000_i1146" type="#_x0000_t75" alt=" " style="width:18pt;height:11.25pt" o:ole="">
            <v:imagedata r:id="rId183" o:title="eqId0215e13a9fb5574d5194aeb9507a98aa"/>
          </v:shape>
          <o:OLEObject Type="Embed" ProgID="Equation.DSMT4" ShapeID="_x0000_i1146" DrawAspect="Content" ObjectID="_1850628843" r:id="rId211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w:r w:rsidRPr="008F2793">
        <w:rPr>
          <w:color w:val="000000" w:themeColor="text1"/>
        </w:rPr>
        <w:object w:dxaOrig="355" w:dyaOrig="230">
          <v:shape id="_x0000_i1147" type="#_x0000_t75" alt=" " style="width:18pt;height:11.25pt" o:ole="">
            <v:imagedata r:id="rId212" o:title="eqId8c4eccda4edcee29a5f15609e85106df"/>
          </v:shape>
          <o:OLEObject Type="Embed" ProgID="Equation.DSMT4" ShapeID="_x0000_i1147" DrawAspect="Content" ObjectID="_1850628844" r:id="rId213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</w:p>
    <w:p w:rsidR="00917AED" w:rsidRPr="008F2793" w:rsidRDefault="00453BBF" w:rsidP="0095060E">
      <w:pPr>
        <w:pStyle w:val="1"/>
        <w:spacing w:line="360" w:lineRule="auto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1762125" cy="1285875"/>
            <wp:effectExtent l="19050" t="0" r="9525" b="0"/>
            <wp:docPr id="100045" name="图片 10004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r:embed="rId214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(1)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求证：</w:t>
      </w:r>
      <m:oMath>
        <m:limUpp>
          <m:limUp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limUpp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EF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li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⏜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lim>
        </m:limUpp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limUpp>
          <m:limUp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limUpp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FD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li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⏜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lim>
        </m:limUpp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；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(2)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试用等式表示线段</w:t>
      </w:r>
      <w:r w:rsidRPr="008F2793">
        <w:rPr>
          <w:color w:val="000000" w:themeColor="text1"/>
        </w:rPr>
        <w:object w:dxaOrig="334" w:dyaOrig="230">
          <v:shape id="_x0000_i1148" type="#_x0000_t75" alt=" " style="width:16.5pt;height:11.25pt" o:ole="">
            <v:imagedata r:id="rId215" o:title="eqIdd0213c5787a5a6b38d11bceca5567f67"/>
          </v:shape>
          <o:OLEObject Type="Embed" ProgID="Equation.DSMT4" ShapeID="_x0000_i1148" DrawAspect="Content" ObjectID="_1850628845" r:id="rId216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w:r w:rsidRPr="008F2793">
        <w:rPr>
          <w:color w:val="000000" w:themeColor="text1"/>
        </w:rPr>
        <w:object w:dxaOrig="355" w:dyaOrig="230">
          <v:shape id="_x0000_i1149" type="#_x0000_t75" alt=" " style="width:18pt;height:11.25pt" o:ole="">
            <v:imagedata r:id="rId217" o:title="eqIdb3182db896bc2462331796e2a6108363"/>
          </v:shape>
          <o:OLEObject Type="Embed" ProgID="Equation.DSMT4" ShapeID="_x0000_i1149" DrawAspect="Content" ObjectID="_1850628846" r:id="rId218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w:r w:rsidRPr="008F2793">
        <w:rPr>
          <w:color w:val="000000" w:themeColor="text1"/>
        </w:rPr>
        <w:object w:dxaOrig="355" w:dyaOrig="250">
          <v:shape id="_x0000_i1150" type="#_x0000_t75" alt=" " style="width:18pt;height:12.75pt" o:ole="">
            <v:imagedata r:id="rId179" o:title="eqIde1ffb98f1e3c1317c0db403d3af04bdc"/>
          </v:shape>
          <o:OLEObject Type="Embed" ProgID="Equation.DSMT4" ShapeID="_x0000_i1150" DrawAspect="Content" ObjectID="_1850628847" r:id="rId219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之间的数量关系，并证明你的结论．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23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．【尝试发现】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(1)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如图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△ABC∽△ADE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AB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AC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．当点</w:t>
      </w:r>
      <w:r w:rsidRPr="008F2793">
        <w:rPr>
          <w:color w:val="000000" w:themeColor="text1"/>
        </w:rPr>
        <w:object w:dxaOrig="230" w:dyaOrig="230">
          <v:shape id="_x0000_i1151" type="#_x0000_t75" alt=" " style="width:11.25pt;height:11.25pt" o:ole="">
            <v:imagedata r:id="rId60" o:title="eqId8455657dde27aabe6adb7b188e031c11"/>
          </v:shape>
          <o:OLEObject Type="Embed" ProgID="Equation.DSMT4" ShapeID="_x0000_i1151" DrawAspect="Content" ObjectID="_1850628848" r:id="rId220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w:r w:rsidRPr="008F2793">
        <w:rPr>
          <w:color w:val="000000" w:themeColor="text1"/>
        </w:rPr>
        <w:object w:dxaOrig="209" w:dyaOrig="230">
          <v:shape id="_x0000_i1152" type="#_x0000_t75" alt=" " style="width:10.5pt;height:11.25pt" o:ole="">
            <v:imagedata r:id="rId62" o:title="eqId2a30f3a8b673cc28bd90c50cf1a35281"/>
          </v:shape>
          <o:OLEObject Type="Embed" ProgID="Equation.DSMT4" ShapeID="_x0000_i1152" DrawAspect="Content" ObjectID="_1850628849" r:id="rId221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分别在边</w:t>
      </w:r>
      <w:r w:rsidRPr="008F2793">
        <w:rPr>
          <w:color w:val="000000" w:themeColor="text1"/>
        </w:rPr>
        <w:object w:dxaOrig="355" w:dyaOrig="230">
          <v:shape id="_x0000_i1153" type="#_x0000_t75" alt=" " style="width:18pt;height:11.25pt" o:ole="">
            <v:imagedata r:id="rId28" o:title="eqIdf52a58fbaf4fea03567e88a9f0f6e37e"/>
          </v:shape>
          <o:OLEObject Type="Embed" ProgID="Equation.DSMT4" ShapeID="_x0000_i1153" DrawAspect="Content" ObjectID="_1850628850" r:id="rId222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和</w:t>
      </w:r>
      <w:r w:rsidRPr="008F2793">
        <w:rPr>
          <w:color w:val="000000" w:themeColor="text1"/>
        </w:rPr>
        <w:object w:dxaOrig="376" w:dyaOrig="250">
          <v:shape id="_x0000_i1154" type="#_x0000_t75" alt=" " style="width:18.75pt;height:12.75pt" o:ole="">
            <v:imagedata r:id="rId92" o:title="eqId60ef95894ceebaf236170e8832dcf7e3"/>
          </v:shape>
          <o:OLEObject Type="Embed" ProgID="Equation.DSMT4" ShapeID="_x0000_i1154" DrawAspect="Content" ObjectID="_1850628851" r:id="rId223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上时，</w:t>
      </w:r>
      <m:oMath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BD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CE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的值是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__________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；</w:t>
      </w:r>
    </w:p>
    <w:p w:rsidR="00917AED" w:rsidRPr="008F2793" w:rsidRDefault="00453BBF" w:rsidP="0095060E">
      <w:pPr>
        <w:pStyle w:val="1"/>
        <w:spacing w:line="360" w:lineRule="auto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1152525" cy="1352550"/>
            <wp:effectExtent l="19050" t="0" r="9525" b="0"/>
            <wp:docPr id="100047" name="图片 10004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r:embed="rId224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【变式探究】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(2)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如图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，将（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）中的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△ADE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绕点</w:t>
      </w:r>
      <w:r w:rsidRPr="008F2793">
        <w:rPr>
          <w:color w:val="000000" w:themeColor="text1"/>
        </w:rPr>
        <w:object w:dxaOrig="209" w:dyaOrig="230">
          <v:shape id="_x0000_i1155" type="#_x0000_t75" alt=" " style="width:10.5pt;height:11.25pt" o:ole="">
            <v:imagedata r:id="rId52" o:title="eqId5963abe8f421bd99a2aaa94831a951e9"/>
          </v:shape>
          <o:OLEObject Type="Embed" ProgID="Equation.DSMT4" ShapeID="_x0000_i1155" DrawAspect="Content" ObjectID="_1850628852" r:id="rId225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按逆时针方向旋转一定的角度，其它条件不变，连接</w:t>
      </w:r>
      <w:r w:rsidRPr="008F2793">
        <w:rPr>
          <w:color w:val="000000" w:themeColor="text1"/>
        </w:rPr>
        <w:object w:dxaOrig="334" w:dyaOrig="250">
          <v:shape id="_x0000_i1156" type="#_x0000_t75" alt=" " style="width:16.5pt;height:12.75pt" o:ole="">
            <v:imagedata r:id="rId226" o:title="eqId4eedae8d316c76e3d0b451256de03fb9"/>
          </v:shape>
          <o:OLEObject Type="Embed" ProgID="Equation.DSMT4" ShapeID="_x0000_i1156" DrawAspect="Content" ObjectID="_1850628853" r:id="rId227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w:r w:rsidRPr="008F2793">
        <w:rPr>
          <w:color w:val="000000" w:themeColor="text1"/>
        </w:rPr>
        <w:object w:dxaOrig="355" w:dyaOrig="230">
          <v:shape id="_x0000_i1157" type="#_x0000_t75" alt=" " style="width:18pt;height:11.25pt" o:ole="">
            <v:imagedata r:id="rId228" o:title="eqIdd40b319212a7e7528b053e1c7097e966"/>
          </v:shape>
          <o:OLEObject Type="Embed" ProgID="Equation.DSMT4" ShapeID="_x0000_i1157" DrawAspect="Content" ObjectID="_1850628854" r:id="rId229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w:r w:rsidRPr="008F2793">
        <w:rPr>
          <w:color w:val="000000" w:themeColor="text1"/>
        </w:rPr>
        <w:object w:dxaOrig="376" w:dyaOrig="250">
          <v:shape id="_x0000_i1158" type="#_x0000_t75" alt=" " style="width:18.75pt;height:12.75pt" o:ole="">
            <v:imagedata r:id="rId92" o:title="eqId60ef95894ceebaf236170e8832dcf7e3"/>
          </v:shape>
          <o:OLEObject Type="Embed" ProgID="Equation.DSMT4" ShapeID="_x0000_i1158" DrawAspect="Content" ObjectID="_1850628855" r:id="rId230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与</w:t>
      </w:r>
      <w:r w:rsidRPr="008F2793">
        <w:rPr>
          <w:color w:val="000000" w:themeColor="text1"/>
        </w:rPr>
        <w:object w:dxaOrig="355" w:dyaOrig="230">
          <v:shape id="_x0000_i1159" type="#_x0000_t75" alt=" " style="width:18pt;height:11.25pt" o:ole="">
            <v:imagedata r:id="rId228" o:title="eqIdd40b319212a7e7528b053e1c7097e966"/>
          </v:shape>
          <o:OLEObject Type="Embed" ProgID="Equation.DSMT4" ShapeID="_x0000_i1159" DrawAspect="Content" ObjectID="_1850628856" r:id="rId231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交于点</w:t>
      </w:r>
      <w:r w:rsidRPr="008F2793">
        <w:rPr>
          <w:color w:val="000000" w:themeColor="text1"/>
        </w:rPr>
        <w:object w:dxaOrig="209" w:dyaOrig="250">
          <v:shape id="_x0000_i1160" type="#_x0000_t75" alt=" " style="width:10.5pt;height:12.75pt" o:ole="">
            <v:imagedata r:id="rId105" o:title="eqId1dde8112e8eb968fd042418dd632759e"/>
          </v:shape>
          <o:OLEObject Type="Embed" ProgID="Equation.DSMT4" ShapeID="_x0000_i1160" DrawAspect="Content" ObjectID="_1850628857" r:id="rId232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w:r w:rsidRPr="008F2793">
        <w:rPr>
          <w:color w:val="000000" w:themeColor="text1"/>
        </w:rPr>
        <w:object w:dxaOrig="334" w:dyaOrig="250">
          <v:shape id="_x0000_i1161" type="#_x0000_t75" alt=" " style="width:16.5pt;height:12.75pt" o:ole="">
            <v:imagedata r:id="rId226" o:title="eqId4eedae8d316c76e3d0b451256de03fb9"/>
          </v:shape>
          <o:OLEObject Type="Embed" ProgID="Equation.DSMT4" ShapeID="_x0000_i1161" DrawAspect="Content" ObjectID="_1850628858" r:id="rId233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与</w:t>
      </w:r>
      <w:r w:rsidRPr="008F2793">
        <w:rPr>
          <w:color w:val="000000" w:themeColor="text1"/>
        </w:rPr>
        <w:object w:dxaOrig="355" w:dyaOrig="230">
          <v:shape id="_x0000_i1162" type="#_x0000_t75" alt=" " style="width:18pt;height:11.25pt" o:ole="">
            <v:imagedata r:id="rId228" o:title="eqIdd40b319212a7e7528b053e1c7097e966"/>
          </v:shape>
          <o:OLEObject Type="Embed" ProgID="Equation.DSMT4" ShapeID="_x0000_i1162" DrawAspect="Content" ObjectID="_1850628859" r:id="rId234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的延长线交于点</w:t>
      </w:r>
      <w:r w:rsidRPr="008F2793">
        <w:rPr>
          <w:color w:val="000000" w:themeColor="text1"/>
        </w:rPr>
        <w:object w:dxaOrig="230" w:dyaOrig="230">
          <v:shape id="_x0000_i1163" type="#_x0000_t75" alt=" " style="width:11.25pt;height:11.25pt" o:ole="">
            <v:imagedata r:id="rId98" o:title="eqIda0ed1ec316bc54c37c4286c208f55667"/>
          </v:shape>
          <o:OLEObject Type="Embed" ProgID="Equation.DSMT4" ShapeID="_x0000_i1163" DrawAspect="Content" ObjectID="_1850628860" r:id="rId235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</w:p>
    <w:p w:rsidR="00917AED" w:rsidRPr="008F2793" w:rsidRDefault="00453BBF" w:rsidP="0095060E">
      <w:pPr>
        <w:pStyle w:val="1"/>
        <w:spacing w:line="360" w:lineRule="auto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952500" cy="1466850"/>
            <wp:effectExtent l="19050" t="0" r="0" b="0"/>
            <wp:docPr id="100049" name="图片 10004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r:embed="rId236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①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求</w:t>
      </w:r>
      <m:oMath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BD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CE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的值；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②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写出</w:t>
      </w:r>
      <w:r w:rsidRPr="008F2793">
        <w:rPr>
          <w:color w:val="000000" w:themeColor="text1"/>
        </w:rPr>
        <w:object w:dxaOrig="626" w:dyaOrig="250">
          <v:shape id="_x0000_i1164" type="#_x0000_t75" alt=" " style="width:31.5pt;height:12.75pt" o:ole="">
            <v:imagedata r:id="rId237" o:title="eqId7cbce11aa19b8bd2bf6ee5a834e005de"/>
          </v:shape>
          <o:OLEObject Type="Embed" ProgID="Equation.DSMT4" ShapeID="_x0000_i1164" DrawAspect="Content" ObjectID="_1850628861" r:id="rId238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和</w:t>
      </w:r>
      <w:r w:rsidRPr="008F2793">
        <w:rPr>
          <w:color w:val="000000" w:themeColor="text1"/>
        </w:rPr>
        <w:object w:dxaOrig="626" w:dyaOrig="250">
          <v:shape id="_x0000_i1165" type="#_x0000_t75" alt=" " style="width:31.5pt;height:12.75pt" o:ole="">
            <v:imagedata r:id="rId239" o:title="eqId77282d5b97a60264cf15fb74b48e4b59"/>
          </v:shape>
          <o:OLEObject Type="Embed" ProgID="Equation.DSMT4" ShapeID="_x0000_i1165" DrawAspect="Content" ObjectID="_1850628862" r:id="rId240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的数量关系并证明；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【联系拓广】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(3)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如图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3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，矩形</w:t>
      </w:r>
      <w:r w:rsidRPr="008F2793">
        <w:rPr>
          <w:color w:val="000000" w:themeColor="text1"/>
        </w:rPr>
        <w:object w:dxaOrig="626" w:dyaOrig="250">
          <v:shape id="_x0000_i1166" type="#_x0000_t75" alt=" " style="width:31.5pt;height:12.75pt" o:ole="">
            <v:imagedata r:id="rId112" o:title="eqId411b38a18046fea8e9fab1f9f9b80a5f"/>
          </v:shape>
          <o:OLEObject Type="Embed" ProgID="Equation.DSMT4" ShapeID="_x0000_i1166" DrawAspect="Content" ObjectID="_1850628863" r:id="rId241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中，</w:t>
      </w:r>
      <w:r w:rsidRPr="008F2793">
        <w:rPr>
          <w:color w:val="000000" w:themeColor="text1"/>
        </w:rPr>
        <w:object w:dxaOrig="584" w:dyaOrig="230">
          <v:shape id="_x0000_i1167" type="#_x0000_t75" alt=" " style="width:29.25pt;height:11.25pt" o:ole="">
            <v:imagedata r:id="rId242" o:title="eqIdefc6e4b936d7a800e839a30c3839574d"/>
          </v:shape>
          <o:OLEObject Type="Embed" ProgID="Equation.DSMT4" ShapeID="_x0000_i1167" DrawAspect="Content" ObjectID="_1850628864" r:id="rId243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w:r w:rsidRPr="008F2793">
        <w:rPr>
          <w:color w:val="000000" w:themeColor="text1"/>
        </w:rPr>
        <w:object w:dxaOrig="668" w:dyaOrig="250">
          <v:shape id="_x0000_i1168" type="#_x0000_t75" alt=" " style="width:33.75pt;height:12.75pt" o:ole="">
            <v:imagedata r:id="rId244" o:title="eqId07160f14b3b453bebb64cb2bf96dc85a"/>
          </v:shape>
          <o:OLEObject Type="Embed" ProgID="Equation.DSMT4" ShapeID="_x0000_i1168" DrawAspect="Content" ObjectID="_1850628865" r:id="rId245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，点</w:t>
      </w:r>
      <w:r w:rsidRPr="008F2793">
        <w:rPr>
          <w:color w:val="000000" w:themeColor="text1"/>
        </w:rPr>
        <w:object w:dxaOrig="209" w:dyaOrig="230">
          <v:shape id="_x0000_i1169" type="#_x0000_t75" alt=" " style="width:10.5pt;height:11.25pt" o:ole="">
            <v:imagedata r:id="rId62" o:title="eqId2a30f3a8b673cc28bd90c50cf1a35281"/>
          </v:shape>
          <o:OLEObject Type="Embed" ProgID="Equation.DSMT4" ShapeID="_x0000_i1169" DrawAspect="Content" ObjectID="_1850628866" r:id="rId246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在边</w:t>
      </w:r>
      <w:r w:rsidRPr="008F2793">
        <w:rPr>
          <w:color w:val="000000" w:themeColor="text1"/>
        </w:rPr>
        <w:object w:dxaOrig="355" w:dyaOrig="250">
          <v:shape id="_x0000_i1170" type="#_x0000_t75" alt=" " style="width:18pt;height:12.75pt" o:ole="">
            <v:imagedata r:id="rId247" o:title="eqId0dc5c9827dfd0be5a9c85962d6ccbfb1"/>
          </v:shape>
          <o:OLEObject Type="Embed" ProgID="Equation.DSMT4" ShapeID="_x0000_i1170" DrawAspect="Content" ObjectID="_1850628867" r:id="rId248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上且</w:t>
      </w:r>
      <w:r w:rsidRPr="008F2793">
        <w:rPr>
          <w:color w:val="000000" w:themeColor="text1"/>
        </w:rPr>
        <w:object w:dxaOrig="647" w:dyaOrig="230">
          <v:shape id="_x0000_i1171" type="#_x0000_t75" alt=" " style="width:32.25pt;height:11.25pt" o:ole="">
            <v:imagedata r:id="rId249" o:title="eqId60634341a9603e24b2bbc6960abe3d31"/>
          </v:shape>
          <o:OLEObject Type="Embed" ProgID="Equation.DSMT4" ShapeID="_x0000_i1171" DrawAspect="Content" ObjectID="_1850628868" r:id="rId250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，连接</w:t>
      </w:r>
      <w:r w:rsidRPr="008F2793">
        <w:rPr>
          <w:color w:val="000000" w:themeColor="text1"/>
        </w:rPr>
        <w:object w:dxaOrig="355" w:dyaOrig="230">
          <v:shape id="_x0000_i1172" type="#_x0000_t75" alt=" " style="width:18pt;height:11.25pt" o:ole="">
            <v:imagedata r:id="rId251" o:title="eqId68a83fdd2ba72a2dba0b6b10bb3e06b9"/>
          </v:shape>
          <o:OLEObject Type="Embed" ProgID="Equation.DSMT4" ShapeID="_x0000_i1172" DrawAspect="Content" ObjectID="_1850628869" r:id="rId252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color w:val="000000" w:themeColor="text1"/>
        </w:rPr>
        <w:object w:dxaOrig="230" w:dyaOrig="230">
          <v:shape id="_x0000_i1173" type="#_x0000_t75" alt=" " style="width:11.25pt;height:11.25pt" o:ole="">
            <v:imagedata r:id="rId98" o:title="eqIda0ed1ec316bc54c37c4286c208f55667"/>
          </v:shape>
          <o:OLEObject Type="Embed" ProgID="Equation.DSMT4" ShapeID="_x0000_i1173" DrawAspect="Content" ObjectID="_1850628870" r:id="rId253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是直线</w:t>
      </w:r>
      <w:r w:rsidRPr="008F2793">
        <w:rPr>
          <w:color w:val="000000" w:themeColor="text1"/>
        </w:rPr>
        <w:object w:dxaOrig="355" w:dyaOrig="250">
          <v:shape id="_x0000_i1174" type="#_x0000_t75" alt=" " style="width:18pt;height:12.75pt" o:ole="">
            <v:imagedata r:id="rId247" o:title="eqId0dc5c9827dfd0be5a9c85962d6ccbfb1"/>
          </v:shape>
          <o:OLEObject Type="Embed" ProgID="Equation.DSMT4" ShapeID="_x0000_i1174" DrawAspect="Content" ObjectID="_1850628871" r:id="rId254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上的动点，作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△AFG∽△ABE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，连接</w:t>
      </w:r>
      <w:r w:rsidRPr="008F2793">
        <w:rPr>
          <w:color w:val="000000" w:themeColor="text1"/>
        </w:rPr>
        <w:object w:dxaOrig="376" w:dyaOrig="250">
          <v:shape id="_x0000_i1175" type="#_x0000_t75" alt=" " style="width:18.75pt;height:12.75pt" o:ole="">
            <v:imagedata r:id="rId255" o:title="eqIdabf80148409afb32ced0b4f59f1ba709"/>
          </v:shape>
          <o:OLEObject Type="Embed" ProgID="Equation.DSMT4" ShapeID="_x0000_i1175" DrawAspect="Content" ObjectID="_1850628872" r:id="rId256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w:r w:rsidRPr="008F2793">
        <w:rPr>
          <w:color w:val="000000" w:themeColor="text1"/>
        </w:rPr>
        <w:object w:dxaOrig="376" w:dyaOrig="250">
          <v:shape id="_x0000_i1176" type="#_x0000_t75" alt=" " style="width:18.75pt;height:12.75pt" o:ole="">
            <v:imagedata r:id="rId257" o:title="eqId31e55e398e8520d8a36fb5a625a085b8"/>
          </v:shape>
          <o:OLEObject Type="Embed" ProgID="Equation.DSMT4" ShapeID="_x0000_i1176" DrawAspect="Content" ObjectID="_1850628873" r:id="rId258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①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当点</w:t>
      </w:r>
      <w:r w:rsidRPr="008F2793">
        <w:rPr>
          <w:color w:val="000000" w:themeColor="text1"/>
        </w:rPr>
        <w:object w:dxaOrig="230" w:dyaOrig="230">
          <v:shape id="_x0000_i1177" type="#_x0000_t75" alt=" " style="width:11.25pt;height:11.25pt" o:ole="">
            <v:imagedata r:id="rId98" o:title="eqIda0ed1ec316bc54c37c4286c208f55667"/>
          </v:shape>
          <o:OLEObject Type="Embed" ProgID="Equation.DSMT4" ShapeID="_x0000_i1177" DrawAspect="Content" ObjectID="_1850628874" r:id="rId259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在线段</w:t>
      </w:r>
      <w:r w:rsidRPr="008F2793">
        <w:rPr>
          <w:color w:val="000000" w:themeColor="text1"/>
        </w:rPr>
        <w:object w:dxaOrig="334" w:dyaOrig="250">
          <v:shape id="_x0000_i1178" type="#_x0000_t75" alt=" " style="width:16.5pt;height:12.75pt" o:ole="">
            <v:imagedata r:id="rId100" o:title="eqId6b1bd1adfe4cc6566218f19970c2fd3b"/>
          </v:shape>
          <o:OLEObject Type="Embed" ProgID="Equation.DSMT4" ShapeID="_x0000_i1178" DrawAspect="Content" ObjectID="_1850628875" r:id="rId260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的延长线上，且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EG=EA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时，求</w:t>
      </w:r>
      <w:r w:rsidRPr="008F2793">
        <w:rPr>
          <w:color w:val="000000" w:themeColor="text1"/>
        </w:rPr>
        <w:object w:dxaOrig="355" w:dyaOrig="230">
          <v:shape id="_x0000_i1179" type="#_x0000_t75" alt=" " style="width:18pt;height:11.25pt" o:ole="">
            <v:imagedata r:id="rId165" o:title="eqId49b50357a6545cae8348e3059312f520"/>
          </v:shape>
          <o:OLEObject Type="Embed" ProgID="Equation.DSMT4" ShapeID="_x0000_i1179" DrawAspect="Content" ObjectID="_1850628876" r:id="rId261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的长；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②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当</w:t>
      </w:r>
      <w:r w:rsidRPr="008F2793">
        <w:rPr>
          <w:color w:val="000000" w:themeColor="text1"/>
        </w:rPr>
        <w:object w:dxaOrig="376" w:dyaOrig="250">
          <v:shape id="_x0000_i1180" type="#_x0000_t75" alt=" " style="width:18.75pt;height:12.75pt" o:ole="">
            <v:imagedata r:id="rId255" o:title="eqIdabf80148409afb32ced0b4f59f1ba709"/>
          </v:shape>
          <o:OLEObject Type="Embed" ProgID="Equation.DSMT4" ShapeID="_x0000_i1180" DrawAspect="Content" ObjectID="_1850628877" r:id="rId262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的长度最小时，直接写出此时</w:t>
      </w:r>
      <w:r w:rsidRPr="008F2793">
        <w:rPr>
          <w:color w:val="000000" w:themeColor="text1"/>
        </w:rPr>
        <w:object w:dxaOrig="355" w:dyaOrig="230">
          <v:shape id="_x0000_i1181" type="#_x0000_t75" alt=" " style="width:18pt;height:11.25pt" o:ole="">
            <v:imagedata r:id="rId263" o:title="eqId274cf35acb4a1748d15c39d15a9bea7b"/>
          </v:shape>
          <o:OLEObject Type="Embed" ProgID="Equation.DSMT4" ShapeID="_x0000_i1181" DrawAspect="Content" ObjectID="_1850628878" r:id="rId264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的长．</w:t>
      </w:r>
    </w:p>
    <w:p w:rsidR="00917AED" w:rsidRPr="008F2793" w:rsidRDefault="00453BBF" w:rsidP="0095060E">
      <w:pPr>
        <w:pStyle w:val="1"/>
        <w:spacing w:line="360" w:lineRule="auto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2857500" cy="1209675"/>
            <wp:effectExtent l="19050" t="0" r="0" b="0"/>
            <wp:docPr id="100051" name="图片 10005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>
                      <a:picLocks noChangeAspect="1"/>
                    </pic:cNvPicPr>
                  </pic:nvPicPr>
                  <pic:blipFill>
                    <a:blip r:embed="rId265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24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．如图，直线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y=-x-6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与</w:t>
      </w:r>
      <w:r w:rsidRPr="008F2793">
        <w:rPr>
          <w:color w:val="000000" w:themeColor="text1"/>
        </w:rPr>
        <w:object w:dxaOrig="167" w:dyaOrig="209">
          <v:shape id="_x0000_i1182" type="#_x0000_t75" alt=" " style="width:8.25pt;height:10.5pt" o:ole="">
            <v:imagedata r:id="rId37" o:title="eqId81dea63b8ce3e51adf66cf7b9982a248"/>
          </v:shape>
          <o:OLEObject Type="Embed" ProgID="Equation.DSMT4" ShapeID="_x0000_i1182" DrawAspect="Content" ObjectID="_1850628879" r:id="rId266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轴交于点</w:t>
      </w:r>
      <w:r w:rsidRPr="008F2793">
        <w:rPr>
          <w:color w:val="000000" w:themeColor="text1"/>
        </w:rPr>
        <w:object w:dxaOrig="209" w:dyaOrig="230">
          <v:shape id="_x0000_i1183" type="#_x0000_t75" alt=" " style="width:10.5pt;height:11.25pt" o:ole="">
            <v:imagedata r:id="rId52" o:title="eqId5963abe8f421bd99a2aaa94831a951e9"/>
          </v:shape>
          <o:OLEObject Type="Embed" ProgID="Equation.DSMT4" ShapeID="_x0000_i1183" DrawAspect="Content" ObjectID="_1850628880" r:id="rId267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，与</w:t>
      </w:r>
      <w:r w:rsidRPr="008F2793">
        <w:rPr>
          <w:color w:val="000000" w:themeColor="text1"/>
        </w:rPr>
        <w:object w:dxaOrig="188" w:dyaOrig="209">
          <v:shape id="_x0000_i1184" type="#_x0000_t75" alt=" " style="width:9.75pt;height:10.5pt" o:ole="">
            <v:imagedata r:id="rId39" o:title="eqIdd053b14c8588eee2acbbe44fc37a6886"/>
          </v:shape>
          <o:OLEObject Type="Embed" ProgID="Equation.DSMT4" ShapeID="_x0000_i1184" DrawAspect="Content" ObjectID="_1850628881" r:id="rId268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轴交于点</w:t>
      </w:r>
      <w:r w:rsidRPr="008F2793">
        <w:rPr>
          <w:color w:val="000000" w:themeColor="text1"/>
        </w:rPr>
        <w:object w:dxaOrig="209" w:dyaOrig="250">
          <v:shape id="_x0000_i1185" type="#_x0000_t75" alt=" " style="width:10.5pt;height:12.75pt" o:ole="">
            <v:imagedata r:id="rId58" o:title="eqIdc5db41a1f31d6baee7c69990811edb9f"/>
          </v:shape>
          <o:OLEObject Type="Embed" ProgID="Equation.DSMT4" ShapeID="_x0000_i1185" DrawAspect="Content" ObjectID="_1850628882" r:id="rId269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，抛物线</w:t>
      </w:r>
      <w:r w:rsidRPr="008F2793">
        <w:rPr>
          <w:color w:val="000000" w:themeColor="text1"/>
        </w:rPr>
        <w:object w:dxaOrig="1357" w:dyaOrig="313">
          <v:shape id="_x0000_i1186" type="#_x0000_t75" alt=" " style="width:67.5pt;height:15.75pt" o:ole="">
            <v:imagedata r:id="rId270" o:title="eqIdc83f2638d71e5d00c241c6704b32094d"/>
          </v:shape>
          <o:OLEObject Type="Embed" ProgID="Equation.DSMT4" ShapeID="_x0000_i1186" DrawAspect="Content" ObjectID="_1850628883" r:id="rId271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经过</w:t>
      </w:r>
      <w:r w:rsidRPr="008F2793">
        <w:rPr>
          <w:color w:val="000000" w:themeColor="text1"/>
        </w:rPr>
        <w:object w:dxaOrig="209" w:dyaOrig="230">
          <v:shape id="_x0000_i1187" type="#_x0000_t75" alt=" " style="width:10.5pt;height:11.25pt" o:ole="">
            <v:imagedata r:id="rId52" o:title="eqId5963abe8f421bd99a2aaa94831a951e9"/>
          </v:shape>
          <o:OLEObject Type="Embed" ProgID="Equation.DSMT4" ShapeID="_x0000_i1187" DrawAspect="Content" ObjectID="_1850628884" r:id="rId272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w:r w:rsidRPr="008F2793">
        <w:rPr>
          <w:color w:val="000000" w:themeColor="text1"/>
        </w:rPr>
        <w:object w:dxaOrig="209" w:dyaOrig="250">
          <v:shape id="_x0000_i1188" type="#_x0000_t75" alt=" " style="width:10.5pt;height:12.75pt" o:ole="">
            <v:imagedata r:id="rId58" o:title="eqIdc5db41a1f31d6baee7c69990811edb9f"/>
          </v:shape>
          <o:OLEObject Type="Embed" ProgID="Equation.DSMT4" ShapeID="_x0000_i1188" DrawAspect="Content" ObjectID="_1850628885" r:id="rId273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两点，与</w:t>
      </w:r>
      <w:r w:rsidRPr="008F2793">
        <w:rPr>
          <w:color w:val="000000" w:themeColor="text1"/>
        </w:rPr>
        <w:object w:dxaOrig="167" w:dyaOrig="209">
          <v:shape id="_x0000_i1189" type="#_x0000_t75" alt=" " style="width:8.25pt;height:10.5pt" o:ole="">
            <v:imagedata r:id="rId37" o:title="eqId81dea63b8ce3e51adf66cf7b9982a248"/>
          </v:shape>
          <o:OLEObject Type="Embed" ProgID="Equation.DSMT4" ShapeID="_x0000_i1189" DrawAspect="Content" ObjectID="_1850628886" r:id="rId274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轴的另一个交点为</w:t>
      </w:r>
      <w:r w:rsidRPr="008F2793">
        <w:rPr>
          <w:color w:val="000000" w:themeColor="text1"/>
        </w:rPr>
        <w:object w:dxaOrig="209" w:dyaOrig="230">
          <v:shape id="_x0000_i1190" type="#_x0000_t75" alt=" " style="width:10.5pt;height:11.25pt" o:ole="">
            <v:imagedata r:id="rId54" o:title="eqId7f9e8449aad35c5d840a3395ea86df6d"/>
          </v:shape>
          <o:OLEObject Type="Embed" ProgID="Equation.DSMT4" ShapeID="_x0000_i1190" DrawAspect="Content" ObjectID="_1850628887" r:id="rId275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．抛物线的对称轴为直线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x=-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</w:p>
    <w:p w:rsidR="00917AED" w:rsidRPr="008F2793" w:rsidRDefault="00453BBF" w:rsidP="0095060E">
      <w:pPr>
        <w:pStyle w:val="1"/>
        <w:spacing w:line="360" w:lineRule="auto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2895600" cy="1514475"/>
            <wp:effectExtent l="19050" t="0" r="0" b="0"/>
            <wp:docPr id="100053" name="图片 10005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"/>
                    <pic:cNvPicPr>
                      <a:picLocks noChangeAspect="1"/>
                    </pic:cNvPicPr>
                  </pic:nvPicPr>
                  <pic:blipFill>
                    <a:blip r:embed="rId276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(1)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求抛物线的表达式；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(2)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点</w:t>
      </w:r>
      <w:r w:rsidRPr="008F2793">
        <w:rPr>
          <w:color w:val="000000" w:themeColor="text1"/>
        </w:rPr>
        <w:object w:dxaOrig="230" w:dyaOrig="230">
          <v:shape id="_x0000_i1191" type="#_x0000_t75" alt=" " style="width:11.25pt;height:11.25pt" o:ole="">
            <v:imagedata r:id="rId60" o:title="eqId8455657dde27aabe6adb7b188e031c11"/>
          </v:shape>
          <o:OLEObject Type="Embed" ProgID="Equation.DSMT4" ShapeID="_x0000_i1191" DrawAspect="Content" ObjectID="_1850628888" r:id="rId277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在抛物线上，横坐标为</w:t>
      </w:r>
      <w:r w:rsidRPr="008F2793">
        <w:rPr>
          <w:color w:val="000000" w:themeColor="text1"/>
        </w:rPr>
        <w:object w:dxaOrig="125" w:dyaOrig="209">
          <v:shape id="_x0000_i1192" type="#_x0000_t75" alt=" " style="width:6pt;height:10.5pt" o:ole="">
            <v:imagedata r:id="rId278" o:title="eqId36a1b09c653185842513e24ebba60bb3"/>
          </v:shape>
          <o:OLEObject Type="Embed" ProgID="Equation.DSMT4" ShapeID="_x0000_i1192" DrawAspect="Content" ObjectID="_1850628889" r:id="rId279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，若点</w:t>
      </w:r>
      <w:r w:rsidRPr="008F2793">
        <w:rPr>
          <w:color w:val="000000" w:themeColor="text1"/>
        </w:rPr>
        <w:object w:dxaOrig="230" w:dyaOrig="230">
          <v:shape id="_x0000_i1193" type="#_x0000_t75" alt=" " style="width:11.25pt;height:11.25pt" o:ole="">
            <v:imagedata r:id="rId60" o:title="eqId8455657dde27aabe6adb7b188e031c11"/>
          </v:shape>
          <o:OLEObject Type="Embed" ProgID="Equation.DSMT4" ShapeID="_x0000_i1193" DrawAspect="Content" ObjectID="_1850628890" r:id="rId280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到直线</w:t>
      </w:r>
      <w:r w:rsidRPr="008F2793">
        <w:rPr>
          <w:color w:val="000000" w:themeColor="text1"/>
        </w:rPr>
        <w:object w:dxaOrig="376" w:dyaOrig="250">
          <v:shape id="_x0000_i1194" type="#_x0000_t75" alt=" " style="width:18.75pt;height:12.75pt" o:ole="">
            <v:imagedata r:id="rId208" o:title="eqIde1a9c6a736e6eac98a676fa3232db5a5"/>
          </v:shape>
          <o:OLEObject Type="Embed" ProgID="Equation.DSMT4" ShapeID="_x0000_i1194" DrawAspect="Content" ObjectID="_1850628891" r:id="rId281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的距离为</w:t>
      </w:r>
      <m:oMath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ad>
          <m:radPr>
            <m:degHide m:val="on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radPr>
          <m:deg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g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ra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，求出所有满足条件的</w:t>
      </w:r>
      <w:r w:rsidRPr="008F2793">
        <w:rPr>
          <w:color w:val="000000" w:themeColor="text1"/>
        </w:rPr>
        <w:object w:dxaOrig="125" w:dyaOrig="209">
          <v:shape id="_x0000_i1195" type="#_x0000_t75" alt=" " style="width:6pt;height:10.5pt" o:ole="">
            <v:imagedata r:id="rId278" o:title="eqId36a1b09c653185842513e24ebba60bb3"/>
          </v:shape>
          <o:OLEObject Type="Embed" ProgID="Equation.DSMT4" ShapeID="_x0000_i1195" DrawAspect="Content" ObjectID="_1850628892" r:id="rId282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的值；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(3)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若</w:t>
      </w:r>
      <w:r w:rsidRPr="008F2793">
        <w:rPr>
          <w:color w:val="000000" w:themeColor="text1"/>
        </w:rPr>
        <w:object w:dxaOrig="250" w:dyaOrig="230">
          <v:shape id="_x0000_i1196" type="#_x0000_t75" alt=" " style="width:12.75pt;height:11.25pt" o:ole="">
            <v:imagedata r:id="rId283" o:title="eqId73465a1f9aa03481295bf6bd3c6903ac"/>
          </v:shape>
          <o:OLEObject Type="Embed" ProgID="Equation.DSMT4" ShapeID="_x0000_i1196" DrawAspect="Content" ObjectID="_1850628893" r:id="rId284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为抛物线的顶点，</w:t>
      </w:r>
      <w:r w:rsidRPr="008F2793">
        <w:rPr>
          <w:color w:val="000000" w:themeColor="text1"/>
        </w:rPr>
        <w:object w:dxaOrig="209" w:dyaOrig="230">
          <v:shape id="_x0000_i1197" type="#_x0000_t75" alt=" " style="width:10.5pt;height:11.25pt" o:ole="">
            <v:imagedata r:id="rId76" o:title="eqIddad2a36927223bd70f426ba06aea4b45"/>
          </v:shape>
          <o:OLEObject Type="Embed" ProgID="Equation.DSMT4" ShapeID="_x0000_i1197" DrawAspect="Content" ObjectID="_1850628894" r:id="rId285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为对称轴上一点，请直接写出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PH+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5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PO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的最小值．</w:t>
      </w:r>
    </w:p>
    <w:p w:rsidR="00917AED" w:rsidRPr="008F2793" w:rsidRDefault="00476607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</w:p>
    <w:p w:rsidR="00CA49AB" w:rsidRPr="008F2793" w:rsidRDefault="00CA49AB" w:rsidP="0095060E">
      <w:pPr>
        <w:pStyle w:val="1"/>
        <w:jc w:val="center"/>
        <w:textAlignment w:val="center"/>
        <w:rPr>
          <w:rFonts w:ascii="宋体" w:hAnsi="宋体" w:cs="宋体"/>
          <w:b/>
          <w:color w:val="000000" w:themeColor="text1"/>
          <w:kern w:val="2"/>
          <w:sz w:val="21"/>
          <w:szCs w:val="22"/>
        </w:rPr>
      </w:pPr>
    </w:p>
    <w:p w:rsidR="00CA49AB" w:rsidRPr="008F2793" w:rsidRDefault="00CA49AB" w:rsidP="0095060E">
      <w:pPr>
        <w:pStyle w:val="1"/>
        <w:jc w:val="center"/>
        <w:textAlignment w:val="center"/>
        <w:rPr>
          <w:rFonts w:ascii="宋体" w:hAnsi="宋体" w:cs="宋体"/>
          <w:b/>
          <w:color w:val="000000" w:themeColor="text1"/>
          <w:kern w:val="2"/>
          <w:sz w:val="21"/>
          <w:szCs w:val="22"/>
        </w:rPr>
      </w:pPr>
    </w:p>
    <w:p w:rsidR="00CA49AB" w:rsidRPr="008F2793" w:rsidRDefault="00CA49AB" w:rsidP="0095060E">
      <w:pPr>
        <w:pStyle w:val="1"/>
        <w:jc w:val="center"/>
        <w:textAlignment w:val="center"/>
        <w:rPr>
          <w:rFonts w:ascii="宋体" w:hAnsi="宋体" w:cs="宋体"/>
          <w:b/>
          <w:color w:val="000000" w:themeColor="text1"/>
          <w:kern w:val="2"/>
          <w:sz w:val="21"/>
          <w:szCs w:val="22"/>
        </w:rPr>
      </w:pPr>
    </w:p>
    <w:p w:rsidR="00CA49AB" w:rsidRPr="008F2793" w:rsidRDefault="00CA49AB" w:rsidP="0095060E">
      <w:pPr>
        <w:pStyle w:val="1"/>
        <w:jc w:val="center"/>
        <w:textAlignment w:val="center"/>
        <w:rPr>
          <w:rFonts w:ascii="宋体" w:hAnsi="宋体" w:cs="宋体"/>
          <w:b/>
          <w:color w:val="000000" w:themeColor="text1"/>
          <w:kern w:val="2"/>
          <w:sz w:val="21"/>
          <w:szCs w:val="22"/>
        </w:rPr>
      </w:pPr>
    </w:p>
    <w:p w:rsidR="00CA49AB" w:rsidRPr="008F2793" w:rsidRDefault="00CA49AB" w:rsidP="0095060E">
      <w:pPr>
        <w:pStyle w:val="1"/>
        <w:jc w:val="center"/>
        <w:textAlignment w:val="center"/>
        <w:rPr>
          <w:rFonts w:ascii="宋体" w:hAnsi="宋体" w:cs="宋体"/>
          <w:b/>
          <w:color w:val="000000" w:themeColor="text1"/>
          <w:kern w:val="2"/>
          <w:sz w:val="21"/>
          <w:szCs w:val="22"/>
        </w:rPr>
      </w:pPr>
    </w:p>
    <w:p w:rsidR="00CA49AB" w:rsidRPr="008F2793" w:rsidRDefault="00CA49AB" w:rsidP="0095060E">
      <w:pPr>
        <w:pStyle w:val="1"/>
        <w:jc w:val="center"/>
        <w:textAlignment w:val="center"/>
        <w:rPr>
          <w:rFonts w:ascii="宋体" w:hAnsi="宋体" w:cs="宋体"/>
          <w:b/>
          <w:color w:val="000000" w:themeColor="text1"/>
          <w:kern w:val="2"/>
          <w:sz w:val="21"/>
          <w:szCs w:val="22"/>
        </w:rPr>
      </w:pPr>
    </w:p>
    <w:p w:rsidR="00CA49AB" w:rsidRPr="008F2793" w:rsidRDefault="00CA49AB" w:rsidP="0095060E">
      <w:pPr>
        <w:pStyle w:val="1"/>
        <w:jc w:val="center"/>
        <w:textAlignment w:val="center"/>
        <w:rPr>
          <w:rFonts w:ascii="宋体" w:hAnsi="宋体" w:cs="宋体"/>
          <w:b/>
          <w:color w:val="000000" w:themeColor="text1"/>
          <w:kern w:val="2"/>
          <w:sz w:val="21"/>
          <w:szCs w:val="22"/>
        </w:rPr>
      </w:pPr>
    </w:p>
    <w:p w:rsidR="00CA49AB" w:rsidRPr="008F2793" w:rsidRDefault="00CA49AB" w:rsidP="0095060E">
      <w:pPr>
        <w:pStyle w:val="1"/>
        <w:jc w:val="center"/>
        <w:textAlignment w:val="center"/>
        <w:rPr>
          <w:rFonts w:ascii="宋体" w:hAnsi="宋体" w:cs="宋体"/>
          <w:b/>
          <w:color w:val="000000" w:themeColor="text1"/>
          <w:kern w:val="2"/>
          <w:sz w:val="21"/>
          <w:szCs w:val="22"/>
        </w:rPr>
      </w:pPr>
    </w:p>
    <w:p w:rsidR="00CA49AB" w:rsidRPr="008F2793" w:rsidRDefault="00CA49AB" w:rsidP="0095060E">
      <w:pPr>
        <w:pStyle w:val="1"/>
        <w:jc w:val="center"/>
        <w:textAlignment w:val="center"/>
        <w:rPr>
          <w:rFonts w:ascii="宋体" w:hAnsi="宋体" w:cs="宋体"/>
          <w:b/>
          <w:color w:val="000000" w:themeColor="text1"/>
          <w:kern w:val="2"/>
          <w:sz w:val="21"/>
          <w:szCs w:val="22"/>
        </w:rPr>
      </w:pPr>
    </w:p>
    <w:p w:rsidR="00CA49AB" w:rsidRPr="008F2793" w:rsidRDefault="00CA49AB" w:rsidP="0095060E">
      <w:pPr>
        <w:pStyle w:val="1"/>
        <w:jc w:val="center"/>
        <w:textAlignment w:val="center"/>
        <w:rPr>
          <w:rFonts w:ascii="宋体" w:hAnsi="宋体" w:cs="宋体"/>
          <w:b/>
          <w:color w:val="000000" w:themeColor="text1"/>
          <w:kern w:val="2"/>
          <w:sz w:val="21"/>
          <w:szCs w:val="22"/>
        </w:rPr>
      </w:pPr>
    </w:p>
    <w:p w:rsidR="00CA49AB" w:rsidRPr="008F2793" w:rsidRDefault="00CA49AB" w:rsidP="0095060E">
      <w:pPr>
        <w:pStyle w:val="1"/>
        <w:jc w:val="center"/>
        <w:textAlignment w:val="center"/>
        <w:rPr>
          <w:rFonts w:ascii="宋体" w:hAnsi="宋体" w:cs="宋体"/>
          <w:b/>
          <w:color w:val="000000" w:themeColor="text1"/>
          <w:kern w:val="2"/>
          <w:sz w:val="21"/>
          <w:szCs w:val="22"/>
        </w:rPr>
      </w:pPr>
    </w:p>
    <w:p w:rsidR="00CA49AB" w:rsidRPr="008F2793" w:rsidRDefault="00CA49AB" w:rsidP="0095060E">
      <w:pPr>
        <w:pStyle w:val="1"/>
        <w:jc w:val="center"/>
        <w:textAlignment w:val="center"/>
        <w:rPr>
          <w:rFonts w:ascii="宋体" w:hAnsi="宋体" w:cs="宋体"/>
          <w:b/>
          <w:color w:val="000000" w:themeColor="text1"/>
          <w:kern w:val="2"/>
          <w:sz w:val="21"/>
          <w:szCs w:val="22"/>
        </w:rPr>
      </w:pPr>
    </w:p>
    <w:p w:rsidR="00CA49AB" w:rsidRPr="008F2793" w:rsidRDefault="00CA49AB" w:rsidP="0095060E">
      <w:pPr>
        <w:pStyle w:val="1"/>
        <w:jc w:val="center"/>
        <w:textAlignment w:val="center"/>
        <w:rPr>
          <w:rFonts w:ascii="宋体" w:hAnsi="宋体" w:cs="宋体"/>
          <w:b/>
          <w:color w:val="000000" w:themeColor="text1"/>
          <w:kern w:val="2"/>
          <w:sz w:val="21"/>
          <w:szCs w:val="22"/>
        </w:rPr>
      </w:pPr>
    </w:p>
    <w:p w:rsidR="00CA49AB" w:rsidRPr="008F2793" w:rsidRDefault="00CA49AB" w:rsidP="0095060E">
      <w:pPr>
        <w:pStyle w:val="1"/>
        <w:jc w:val="center"/>
        <w:textAlignment w:val="center"/>
        <w:rPr>
          <w:rFonts w:ascii="宋体" w:hAnsi="宋体" w:cs="宋体"/>
          <w:b/>
          <w:color w:val="000000" w:themeColor="text1"/>
          <w:kern w:val="2"/>
          <w:sz w:val="21"/>
          <w:szCs w:val="22"/>
        </w:rPr>
      </w:pPr>
    </w:p>
    <w:p w:rsidR="00CA49AB" w:rsidRPr="008F2793" w:rsidRDefault="00CA49AB" w:rsidP="0095060E">
      <w:pPr>
        <w:pStyle w:val="1"/>
        <w:jc w:val="center"/>
        <w:textAlignment w:val="center"/>
        <w:rPr>
          <w:rFonts w:ascii="宋体" w:hAnsi="宋体" w:cs="宋体"/>
          <w:b/>
          <w:color w:val="000000" w:themeColor="text1"/>
          <w:kern w:val="2"/>
          <w:sz w:val="21"/>
          <w:szCs w:val="22"/>
        </w:rPr>
      </w:pPr>
    </w:p>
    <w:p w:rsidR="00CA49AB" w:rsidRPr="008F2793" w:rsidRDefault="00CA49AB" w:rsidP="0095060E">
      <w:pPr>
        <w:pStyle w:val="1"/>
        <w:jc w:val="center"/>
        <w:textAlignment w:val="center"/>
        <w:rPr>
          <w:rFonts w:ascii="宋体" w:hAnsi="宋体" w:cs="宋体"/>
          <w:b/>
          <w:color w:val="000000" w:themeColor="text1"/>
          <w:kern w:val="2"/>
          <w:sz w:val="21"/>
          <w:szCs w:val="22"/>
        </w:rPr>
      </w:pPr>
    </w:p>
    <w:p w:rsidR="00CA49AB" w:rsidRPr="008F2793" w:rsidRDefault="00CA49AB" w:rsidP="0095060E">
      <w:pPr>
        <w:pStyle w:val="1"/>
        <w:jc w:val="center"/>
        <w:textAlignment w:val="center"/>
        <w:rPr>
          <w:rFonts w:ascii="宋体" w:hAnsi="宋体" w:cs="宋体"/>
          <w:b/>
          <w:color w:val="000000" w:themeColor="text1"/>
          <w:kern w:val="2"/>
          <w:sz w:val="21"/>
          <w:szCs w:val="22"/>
        </w:rPr>
      </w:pPr>
    </w:p>
    <w:p w:rsidR="00CA49AB" w:rsidRPr="008F2793" w:rsidRDefault="00CA49AB" w:rsidP="0095060E">
      <w:pPr>
        <w:pStyle w:val="1"/>
        <w:jc w:val="center"/>
        <w:textAlignment w:val="center"/>
        <w:rPr>
          <w:rFonts w:ascii="宋体" w:hAnsi="宋体" w:cs="宋体"/>
          <w:b/>
          <w:color w:val="000000" w:themeColor="text1"/>
          <w:kern w:val="2"/>
          <w:sz w:val="21"/>
          <w:szCs w:val="22"/>
        </w:rPr>
      </w:pPr>
    </w:p>
    <w:p w:rsidR="00CA49AB" w:rsidRPr="008F2793" w:rsidRDefault="00CA49AB" w:rsidP="0095060E">
      <w:pPr>
        <w:pStyle w:val="1"/>
        <w:jc w:val="center"/>
        <w:textAlignment w:val="center"/>
        <w:rPr>
          <w:rFonts w:ascii="宋体" w:hAnsi="宋体" w:cs="宋体"/>
          <w:b/>
          <w:color w:val="000000" w:themeColor="text1"/>
          <w:kern w:val="2"/>
          <w:sz w:val="21"/>
          <w:szCs w:val="22"/>
        </w:rPr>
      </w:pPr>
    </w:p>
    <w:p w:rsidR="00CA49AB" w:rsidRPr="008F2793" w:rsidRDefault="00CA49AB" w:rsidP="0095060E">
      <w:pPr>
        <w:pStyle w:val="1"/>
        <w:jc w:val="center"/>
        <w:textAlignment w:val="center"/>
        <w:rPr>
          <w:rFonts w:ascii="宋体" w:hAnsi="宋体" w:cs="宋体"/>
          <w:b/>
          <w:color w:val="000000" w:themeColor="text1"/>
          <w:kern w:val="2"/>
          <w:sz w:val="21"/>
          <w:szCs w:val="22"/>
        </w:rPr>
      </w:pPr>
    </w:p>
    <w:p w:rsidR="00CA49AB" w:rsidRPr="008F2793" w:rsidRDefault="00CA49AB" w:rsidP="0095060E">
      <w:pPr>
        <w:pStyle w:val="1"/>
        <w:jc w:val="center"/>
        <w:textAlignment w:val="center"/>
        <w:rPr>
          <w:rFonts w:ascii="宋体" w:hAnsi="宋体" w:cs="宋体"/>
          <w:b/>
          <w:color w:val="000000" w:themeColor="text1"/>
          <w:kern w:val="2"/>
          <w:sz w:val="21"/>
          <w:szCs w:val="22"/>
        </w:rPr>
      </w:pPr>
    </w:p>
    <w:p w:rsidR="00CA49AB" w:rsidRPr="008F2793" w:rsidRDefault="00CA49AB" w:rsidP="0095060E">
      <w:pPr>
        <w:pStyle w:val="1"/>
        <w:jc w:val="center"/>
        <w:textAlignment w:val="center"/>
        <w:rPr>
          <w:rFonts w:ascii="宋体" w:hAnsi="宋体" w:cs="宋体"/>
          <w:b/>
          <w:color w:val="000000" w:themeColor="text1"/>
          <w:kern w:val="2"/>
          <w:sz w:val="21"/>
          <w:szCs w:val="22"/>
        </w:rPr>
      </w:pPr>
    </w:p>
    <w:p w:rsidR="00CA49AB" w:rsidRPr="008F2793" w:rsidRDefault="00CA49AB" w:rsidP="0095060E">
      <w:pPr>
        <w:pStyle w:val="1"/>
        <w:jc w:val="center"/>
        <w:textAlignment w:val="center"/>
        <w:rPr>
          <w:rFonts w:ascii="宋体" w:hAnsi="宋体" w:cs="宋体"/>
          <w:b/>
          <w:color w:val="000000" w:themeColor="text1"/>
          <w:kern w:val="2"/>
          <w:sz w:val="21"/>
          <w:szCs w:val="22"/>
        </w:rPr>
      </w:pPr>
    </w:p>
    <w:p w:rsidR="00CA49AB" w:rsidRPr="008F2793" w:rsidRDefault="00CA49AB" w:rsidP="0095060E">
      <w:pPr>
        <w:pStyle w:val="1"/>
        <w:jc w:val="center"/>
        <w:textAlignment w:val="center"/>
        <w:rPr>
          <w:rFonts w:ascii="宋体" w:hAnsi="宋体" w:cs="宋体"/>
          <w:b/>
          <w:color w:val="000000" w:themeColor="text1"/>
          <w:kern w:val="2"/>
          <w:sz w:val="21"/>
          <w:szCs w:val="22"/>
        </w:rPr>
      </w:pPr>
    </w:p>
    <w:p w:rsidR="00CA49AB" w:rsidRPr="008F2793" w:rsidRDefault="00CA49AB" w:rsidP="0095060E">
      <w:pPr>
        <w:pStyle w:val="1"/>
        <w:jc w:val="center"/>
        <w:textAlignment w:val="center"/>
        <w:rPr>
          <w:rFonts w:ascii="宋体" w:hAnsi="宋体" w:cs="宋体"/>
          <w:b/>
          <w:color w:val="000000" w:themeColor="text1"/>
          <w:kern w:val="2"/>
          <w:sz w:val="21"/>
          <w:szCs w:val="22"/>
        </w:rPr>
      </w:pPr>
    </w:p>
    <w:p w:rsidR="00CA49AB" w:rsidRPr="008F2793" w:rsidRDefault="00CA49AB" w:rsidP="0095060E">
      <w:pPr>
        <w:pStyle w:val="1"/>
        <w:jc w:val="center"/>
        <w:textAlignment w:val="center"/>
        <w:rPr>
          <w:rFonts w:ascii="宋体" w:hAnsi="宋体" w:cs="宋体"/>
          <w:b/>
          <w:color w:val="000000" w:themeColor="text1"/>
          <w:kern w:val="2"/>
          <w:sz w:val="21"/>
          <w:szCs w:val="22"/>
        </w:rPr>
      </w:pPr>
    </w:p>
    <w:p w:rsidR="00CA49AB" w:rsidRPr="008F2793" w:rsidRDefault="00CA49AB" w:rsidP="0095060E">
      <w:pPr>
        <w:pStyle w:val="1"/>
        <w:jc w:val="center"/>
        <w:textAlignment w:val="center"/>
        <w:rPr>
          <w:rFonts w:ascii="宋体" w:hAnsi="宋体" w:cs="宋体"/>
          <w:b/>
          <w:color w:val="000000" w:themeColor="text1"/>
          <w:kern w:val="2"/>
          <w:sz w:val="21"/>
          <w:szCs w:val="22"/>
        </w:rPr>
      </w:pPr>
    </w:p>
    <w:p w:rsidR="00CA49AB" w:rsidRPr="008F2793" w:rsidRDefault="00CA49AB" w:rsidP="0095060E">
      <w:pPr>
        <w:pStyle w:val="1"/>
        <w:jc w:val="center"/>
        <w:textAlignment w:val="center"/>
        <w:rPr>
          <w:rFonts w:ascii="宋体" w:hAnsi="宋体" w:cs="宋体"/>
          <w:b/>
          <w:color w:val="000000" w:themeColor="text1"/>
          <w:kern w:val="2"/>
          <w:sz w:val="21"/>
          <w:szCs w:val="22"/>
        </w:rPr>
      </w:pPr>
    </w:p>
    <w:p w:rsidR="00CA49AB" w:rsidRPr="008F2793" w:rsidRDefault="00CA49AB" w:rsidP="0095060E">
      <w:pPr>
        <w:pStyle w:val="1"/>
        <w:jc w:val="center"/>
        <w:textAlignment w:val="center"/>
        <w:rPr>
          <w:rFonts w:ascii="宋体" w:hAnsi="宋体" w:cs="宋体"/>
          <w:b/>
          <w:color w:val="000000" w:themeColor="text1"/>
          <w:kern w:val="2"/>
          <w:sz w:val="21"/>
          <w:szCs w:val="22"/>
        </w:rPr>
      </w:pPr>
    </w:p>
    <w:p w:rsidR="00EF035E" w:rsidRPr="008F2793" w:rsidRDefault="00453BBF" w:rsidP="008A0832">
      <w:pPr>
        <w:pStyle w:val="a5"/>
        <w:rPr>
          <w:color w:val="000000" w:themeColor="text1"/>
        </w:rPr>
      </w:pPr>
      <w:r w:rsidRPr="008F2793">
        <w:rPr>
          <w:color w:val="000000" w:themeColor="text1"/>
        </w:rPr>
        <w:lastRenderedPageBreak/>
        <w:t>参考答案</w:t>
      </w:r>
      <w:r w:rsidR="008F2793" w:rsidRPr="008F2793">
        <w:rPr>
          <w:rFonts w:hint="eastAsia"/>
          <w:color w:val="000000" w:themeColor="text1"/>
        </w:rPr>
        <w:t xml:space="preserve"> 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B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D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3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C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4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A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5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A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6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D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7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C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8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B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9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B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10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A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11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x&gt;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12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color w:val="000000" w:themeColor="text1"/>
        </w:rPr>
        <w:object w:dxaOrig="271" w:dyaOrig="250">
          <v:shape id="_x0000_i1198" type="#_x0000_t75" alt=" " style="width:13.5pt;height:12.75pt" o:ole="">
            <v:imagedata r:id="rId48" o:title="eqId6dbf80cb71406fd14621139149f7ed9e"/>
          </v:shape>
          <o:OLEObject Type="Embed" ProgID="Equation.DSMT4" ShapeID="_x0000_i1198" DrawAspect="Content" ObjectID="_1850628895" r:id="rId286"/>
        </w:objec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13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m:oMath>
        <m:d>
          <m:dPr>
            <m:begChr m:val="{"/>
            <m:endChr m:val=" 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eqArr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y=5(x-3)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y=4x+9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eqAr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14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m:oMath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15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m:rPr>
            <m:nor/>
          </m:rP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π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15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m:oMath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125,-</m:t>
            </m:r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3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解：如图，过点</w:t>
      </w:r>
      <w:r w:rsidRPr="008F2793">
        <w:rPr>
          <w:color w:val="000000" w:themeColor="text1"/>
        </w:rPr>
        <w:object w:dxaOrig="230" w:dyaOrig="313">
          <v:shape id="_x0000_i1199" type="#_x0000_t75" alt=" " style="width:11.25pt;height:15.75pt" o:ole="">
            <v:imagedata r:id="rId287" o:title="eqIda18722354086c42e62334983fc50eb6a"/>
          </v:shape>
          <o:OLEObject Type="Embed" ProgID="Equation.DSMT4" ShapeID="_x0000_i1199" DrawAspect="Content" ObjectID="_1850628896" r:id="rId288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作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H⊥x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于点</w:t>
      </w:r>
      <w:r w:rsidRPr="008F2793">
        <w:rPr>
          <w:rFonts w:ascii="Times New Roman" w:eastAsia="Times New Roman" w:hAnsi="Times New Roman"/>
          <w:i/>
          <w:color w:val="000000" w:themeColor="text1"/>
          <w:kern w:val="2"/>
          <w:sz w:val="21"/>
          <w:szCs w:val="22"/>
        </w:rPr>
        <w:t>H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3286125" cy="1323975"/>
            <wp:effectExtent l="19050" t="0" r="9525" b="0"/>
            <wp:docPr id="1472412934" name="图片 147241293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2412934" name=""/>
                    <pic:cNvPicPr>
                      <a:picLocks noChangeAspect="1"/>
                    </pic:cNvPicPr>
                  </pic:nvPicPr>
                  <pic:blipFill>
                    <a:blip r:embed="rId289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所以菱形都两两全等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从</w:t>
      </w:r>
      <w:r w:rsidRPr="008F2793">
        <w:rPr>
          <w:color w:val="000000" w:themeColor="text1"/>
        </w:rPr>
        <w:object w:dxaOrig="230" w:dyaOrig="313">
          <v:shape id="_x0000_i1200" type="#_x0000_t75" alt=" " style="width:11.25pt;height:15.75pt" o:ole="">
            <v:imagedata r:id="rId287" o:title="eqIda18722354086c42e62334983fc50eb6a"/>
          </v:shape>
          <o:OLEObject Type="Embed" ProgID="Equation.DSMT4" ShapeID="_x0000_i1200" DrawAspect="Content" ObjectID="_1850628897" r:id="rId290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开始，每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8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个点记为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组，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126=8×15+6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126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的位置和第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组中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6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的位置相同，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O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=60°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∠O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H=30°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lastRenderedPageBreak/>
        <w:t>∵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菱形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O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的边长为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O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=O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=2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OH=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O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=1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H=</m:t>
        </m:r>
        <m:rad>
          <m:radPr>
            <m:degHide m:val="on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radPr>
          <m:deg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g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O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 w:cs="Cambria Math"/>
                        <w:color w:val="000000" w:themeColor="text1"/>
                        <w:kern w:val="2"/>
                        <w:sz w:val="21"/>
                        <w:szCs w:val="22"/>
                      </w:rPr>
                      <m:t>A</m:t>
                    </m:r>
                    <m:ctrlPr>
                      <w:rPr>
                        <w:rFonts w:ascii="Times New Roman" w:hAnsi="Times New Roman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e>
                  <m:sub>
                    <m:r>
                      <w:rPr>
                        <w:rFonts w:ascii="Cambria Math" w:hAnsi="Cambria Math" w:cs="Cambria Math"/>
                        <w:color w:val="000000" w:themeColor="text1"/>
                        <w:kern w:val="2"/>
                        <w:sz w:val="21"/>
                        <w:szCs w:val="22"/>
                      </w:rPr>
                      <m:t>1</m:t>
                    </m:r>
                    <m:ctrlPr>
                      <w:rPr>
                        <w:rFonts w:ascii="Times New Roman" w:hAnsi="Times New Roman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sub>
                </m:sSub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p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p>
            </m:s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-O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p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H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p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p>
            </m:sSup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rad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rad>
          <m:radPr>
            <m:degHide m:val="on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radPr>
          <m:deg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g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rad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1,</m:t>
            </m:r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3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3,</m:t>
            </m:r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3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2,0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由平移得，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4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=2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O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4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=O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+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4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=4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w:r w:rsidRPr="008F2793">
        <w:rPr>
          <w:color w:val="000000" w:themeColor="text1"/>
        </w:rPr>
        <w:object w:dxaOrig="751" w:dyaOrig="355">
          <v:shape id="_x0000_i1201" type="#_x0000_t75" alt=" " style="width:37.5pt;height:18pt" o:ole="">
            <v:imagedata r:id="rId291" o:title="eqIddd72c7b52841b98810d716f5ff67dd05"/>
          </v:shape>
          <o:OLEObject Type="Embed" ProgID="Equation.DSMT4" ShapeID="_x0000_i1201" DrawAspect="Content" ObjectID="_1850628898" r:id="rId292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7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6,0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菱形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O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与菱形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4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5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6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7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全等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同理可得，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6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5,-</m:t>
            </m:r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3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14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13,-</m:t>
            </m:r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3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21,-</m:t>
            </m:r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3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6+8n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5+8n,-</m:t>
            </m:r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3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6+8×15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5+8×15,-</m:t>
            </m:r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3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126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125,-</m:t>
            </m:r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3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16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m:oMath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145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解：由图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可知，当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x=a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时，</w:t>
      </w:r>
      <w:r w:rsidRPr="008F2793">
        <w:rPr>
          <w:rFonts w:ascii="Times New Roman" w:eastAsia="Times New Roman" w:hAnsi="Times New Roman"/>
          <w:i/>
          <w:color w:val="000000" w:themeColor="text1"/>
          <w:kern w:val="2"/>
          <w:sz w:val="21"/>
          <w:szCs w:val="22"/>
        </w:rPr>
        <w:t>y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取得最小值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3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，此时点</w:t>
      </w:r>
      <w:r w:rsidRPr="008F2793">
        <w:rPr>
          <w:rFonts w:ascii="Times New Roman" w:eastAsia="Times New Roman" w:hAnsi="Times New Roman"/>
          <w:i/>
          <w:color w:val="000000" w:themeColor="text1"/>
          <w:kern w:val="2"/>
          <w:sz w:val="21"/>
          <w:szCs w:val="22"/>
        </w:rPr>
        <w:t>P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运动到点</w:t>
      </w:r>
      <w:r w:rsidRPr="008F2793">
        <w:rPr>
          <w:rFonts w:ascii="Times New Roman" w:eastAsia="Times New Roman" w:hAnsi="Times New Roman"/>
          <w:i/>
          <w:color w:val="000000" w:themeColor="text1"/>
          <w:kern w:val="2"/>
          <w:sz w:val="21"/>
          <w:szCs w:val="22"/>
        </w:rPr>
        <w:t>B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点</w:t>
      </w:r>
      <w:r w:rsidRPr="008F2793">
        <w:rPr>
          <w:rFonts w:ascii="Times New Roman" w:eastAsia="Times New Roman" w:hAnsi="Times New Roman"/>
          <w:i/>
          <w:color w:val="000000" w:themeColor="text1"/>
          <w:kern w:val="2"/>
          <w:sz w:val="21"/>
          <w:szCs w:val="22"/>
        </w:rPr>
        <w:t>P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与点</w:t>
      </w:r>
      <w:r w:rsidRPr="008F2793">
        <w:rPr>
          <w:rFonts w:ascii="Times New Roman" w:eastAsia="Times New Roman" w:hAnsi="Times New Roman"/>
          <w:i/>
          <w:color w:val="000000" w:themeColor="text1"/>
          <w:kern w:val="2"/>
          <w:sz w:val="21"/>
          <w:szCs w:val="22"/>
        </w:rPr>
        <w:t>B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重合，且点</w:t>
      </w:r>
      <w:r w:rsidRPr="008F2793">
        <w:rPr>
          <w:rFonts w:ascii="Times New Roman" w:eastAsia="Times New Roman" w:hAnsi="Times New Roman"/>
          <w:i/>
          <w:color w:val="000000" w:themeColor="text1"/>
          <w:kern w:val="2"/>
          <w:sz w:val="21"/>
          <w:szCs w:val="22"/>
        </w:rPr>
        <w:t>Q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是</w:t>
      </w:r>
      <w:r w:rsidRPr="008F2793">
        <w:rPr>
          <w:color w:val="000000" w:themeColor="text1"/>
        </w:rPr>
        <w:object w:dxaOrig="355" w:dyaOrig="230">
          <v:shape id="_x0000_i1202" type="#_x0000_t75" alt=" " style="width:18pt;height:11.25pt" o:ole="">
            <v:imagedata r:id="rId293" o:title="eqId20a541b81584a032f571159ea152c85a"/>
          </v:shape>
          <o:OLEObject Type="Embed" ProgID="Equation.DSMT4" ShapeID="_x0000_i1202" DrawAspect="Content" ObjectID="_1850628899" r:id="rId294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的中点，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BQ=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AB=3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w:r w:rsidRPr="008F2793">
        <w:rPr>
          <w:color w:val="000000" w:themeColor="text1"/>
        </w:rPr>
        <w:object w:dxaOrig="647" w:dyaOrig="250">
          <v:shape id="_x0000_i1203" type="#_x0000_t75" alt=" " style="width:32.25pt;height:12.75pt" o:ole="">
            <v:imagedata r:id="rId295" o:title="eqId305a88d4e0249bd16d48eda01331d2d4"/>
          </v:shape>
          <o:OLEObject Type="Embed" ProgID="Equation.DSMT4" ShapeID="_x0000_i1203" DrawAspect="Content" ObjectID="_1850628900" r:id="rId296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；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当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x=b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时，</w:t>
      </w:r>
      <w:r w:rsidRPr="008F2793">
        <w:rPr>
          <w:color w:val="000000" w:themeColor="text1"/>
        </w:rPr>
        <w:object w:dxaOrig="501" w:dyaOrig="271">
          <v:shape id="_x0000_i1204" type="#_x0000_t75" alt=" " style="width:24.75pt;height:13.5pt" o:ole="">
            <v:imagedata r:id="rId297" o:title="eqIdb8076b511e27939c629762296b8cfd08"/>
          </v:shape>
          <o:OLEObject Type="Embed" ProgID="Equation.DSMT4" ShapeID="_x0000_i1204" DrawAspect="Content" ObjectID="_1850628901" r:id="rId298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，此时点</w:t>
      </w:r>
      <w:r w:rsidRPr="008F2793">
        <w:rPr>
          <w:rFonts w:ascii="Times New Roman" w:eastAsia="Times New Roman" w:hAnsi="Times New Roman"/>
          <w:i/>
          <w:color w:val="000000" w:themeColor="text1"/>
          <w:kern w:val="2"/>
          <w:sz w:val="21"/>
          <w:szCs w:val="22"/>
        </w:rPr>
        <w:t>P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运动到点</w:t>
      </w:r>
      <w:r w:rsidRPr="008F2793">
        <w:rPr>
          <w:rFonts w:ascii="Times New Roman" w:eastAsia="Times New Roman" w:hAnsi="Times New Roman"/>
          <w:i/>
          <w:color w:val="000000" w:themeColor="text1"/>
          <w:kern w:val="2"/>
          <w:sz w:val="21"/>
          <w:szCs w:val="22"/>
        </w:rPr>
        <w:t>C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1581150" cy="1047750"/>
            <wp:effectExtent l="19050" t="0" r="0" b="0"/>
            <wp:docPr id="1344915222" name="图片 134491522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4915222" name=""/>
                    <pic:cNvPicPr>
                      <a:picLocks noChangeAspect="1"/>
                    </pic:cNvPicPr>
                  </pic:nvPicPr>
                  <pic:blipFill>
                    <a:blip r:embed="rId299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四边形</w:t>
      </w:r>
      <w:r w:rsidRPr="008F2793">
        <w:rPr>
          <w:color w:val="000000" w:themeColor="text1"/>
        </w:rPr>
        <w:object w:dxaOrig="626" w:dyaOrig="250">
          <v:shape id="_x0000_i1205" type="#_x0000_t75" alt=" " style="width:31.5pt;height:12.75pt" o:ole="">
            <v:imagedata r:id="rId112" o:title="eqId411b38a18046fea8e9fab1f9f9b80a5f"/>
          </v:shape>
          <o:OLEObject Type="Embed" ProgID="Equation.DSMT4" ShapeID="_x0000_i1205" DrawAspect="Content" ObjectID="_1850628902" r:id="rId300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是矩形，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w:r w:rsidRPr="008F2793">
        <w:rPr>
          <w:color w:val="000000" w:themeColor="text1"/>
        </w:rPr>
        <w:object w:dxaOrig="1127" w:dyaOrig="250">
          <v:shape id="_x0000_i1206" type="#_x0000_t75" alt=" " style="width:56.25pt;height:12.75pt" o:ole="">
            <v:imagedata r:id="rId301" o:title="eqId45acdbac251ca6b76a166c1242e71df9"/>
          </v:shape>
          <o:OLEObject Type="Embed" ProgID="Equation.DSMT4" ShapeID="_x0000_i1206" DrawAspect="Content" ObjectID="_1850628903" r:id="rId302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点</w:t>
      </w:r>
      <w:r w:rsidRPr="008F2793">
        <w:rPr>
          <w:rFonts w:ascii="Times New Roman" w:eastAsia="Times New Roman" w:hAnsi="Times New Roman"/>
          <w:i/>
          <w:color w:val="000000" w:themeColor="text1"/>
          <w:kern w:val="2"/>
          <w:sz w:val="21"/>
          <w:szCs w:val="22"/>
        </w:rPr>
        <w:t>Q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是</w:t>
      </w:r>
      <w:r w:rsidRPr="008F2793">
        <w:rPr>
          <w:color w:val="000000" w:themeColor="text1"/>
        </w:rPr>
        <w:object w:dxaOrig="376" w:dyaOrig="250">
          <v:shape id="_x0000_i1207" type="#_x0000_t75" alt=" " style="width:18.75pt;height:12.75pt" o:ole="">
            <v:imagedata r:id="rId92" o:title="eqId60ef95894ceebaf236170e8832dcf7e3"/>
          </v:shape>
          <o:OLEObject Type="Embed" ProgID="Equation.DSMT4" ShapeID="_x0000_i1207" DrawAspect="Content" ObjectID="_1850628904" r:id="rId303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的中点，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BQ=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AC=5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lastRenderedPageBreak/>
        <w:t>∴</w:t>
      </w:r>
      <w:r w:rsidRPr="008F2793">
        <w:rPr>
          <w:color w:val="000000" w:themeColor="text1"/>
        </w:rPr>
        <w:object w:dxaOrig="751" w:dyaOrig="250">
          <v:shape id="_x0000_i1208" type="#_x0000_t75" alt=" " style="width:37.5pt;height:12.75pt" o:ole="">
            <v:imagedata r:id="rId304" o:title="eqIdaddb8e20db1fbb40f17dea52f951b907"/>
          </v:shape>
          <o:OLEObject Type="Embed" ProgID="Equation.DSMT4" ShapeID="_x0000_i1208" DrawAspect="Content" ObjectID="_1850628905" r:id="rId305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在</w:t>
      </w:r>
      <w:r w:rsidRPr="008F2793">
        <w:rPr>
          <w:color w:val="000000" w:themeColor="text1"/>
        </w:rPr>
        <w:object w:dxaOrig="814" w:dyaOrig="250">
          <v:shape id="_x0000_i1209" type="#_x0000_t75" alt=" " style="width:40.5pt;height:12.75pt" o:ole="">
            <v:imagedata r:id="rId306" o:title="eqIddd967903ed5a6f640a5b801ec8be0070"/>
          </v:shape>
          <o:OLEObject Type="Embed" ProgID="Equation.DSMT4" ShapeID="_x0000_i1209" DrawAspect="Content" ObjectID="_1850628906" r:id="rId307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中，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BC=</m:t>
        </m:r>
        <m:rad>
          <m:radPr>
            <m:degHide m:val="on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radPr>
          <m:deg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g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p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C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p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p>
            </m:s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-A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p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B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p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p>
            </m:sSup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rad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rad>
          <m:radPr>
            <m:degHide m:val="on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radPr>
          <m:deg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g>
          <m:e>
            <m:sSup>
              <m:sSup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p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10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p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p>
            </m:s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-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p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6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p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p>
            </m:sSup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rad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=8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在矩形</w:t>
      </w:r>
      <w:r w:rsidRPr="008F2793">
        <w:rPr>
          <w:color w:val="000000" w:themeColor="text1"/>
        </w:rPr>
        <w:object w:dxaOrig="626" w:dyaOrig="250">
          <v:shape id="_x0000_i1210" type="#_x0000_t75" alt=" " style="width:31.5pt;height:12.75pt" o:ole="">
            <v:imagedata r:id="rId112" o:title="eqId411b38a18046fea8e9fab1f9f9b80a5f"/>
          </v:shape>
          <o:OLEObject Type="Embed" ProgID="Equation.DSMT4" ShapeID="_x0000_i1210" DrawAspect="Content" ObjectID="_1850628907" r:id="rId308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中，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AD=BC=8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CD=AB=6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延长</w:t>
      </w:r>
      <w:r w:rsidRPr="008F2793">
        <w:rPr>
          <w:color w:val="000000" w:themeColor="text1"/>
        </w:rPr>
        <w:object w:dxaOrig="355" w:dyaOrig="271">
          <v:shape id="_x0000_i1211" type="#_x0000_t75" alt=" " style="width:18pt;height:13.5pt" o:ole="">
            <v:imagedata r:id="rId309" o:title="eqIdcb6ede9761b5b90f8dc137708e1ee90f"/>
          </v:shape>
          <o:OLEObject Type="Embed" ProgID="Equation.DSMT4" ShapeID="_x0000_i1211" DrawAspect="Content" ObjectID="_1850628908" r:id="rId310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w:r w:rsidRPr="008F2793">
        <w:rPr>
          <w:color w:val="000000" w:themeColor="text1"/>
        </w:rPr>
        <w:object w:dxaOrig="355" w:dyaOrig="250">
          <v:shape id="_x0000_i1212" type="#_x0000_t75" alt=" " style="width:18pt;height:12.75pt" o:ole="">
            <v:imagedata r:id="rId30" o:title="eqId9d78abbad68bbbf12af10cd40ef4c353"/>
          </v:shape>
          <o:OLEObject Type="Embed" ProgID="Equation.DSMT4" ShapeID="_x0000_i1212" DrawAspect="Content" ObjectID="_1850628909" r:id="rId311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，相交于点</w:t>
      </w:r>
      <w:r w:rsidRPr="008F2793">
        <w:rPr>
          <w:rFonts w:ascii="Times New Roman" w:eastAsia="Times New Roman" w:hAnsi="Times New Roman"/>
          <w:i/>
          <w:color w:val="000000" w:themeColor="text1"/>
          <w:kern w:val="2"/>
          <w:sz w:val="21"/>
          <w:szCs w:val="22"/>
        </w:rPr>
        <w:t>E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1390650" cy="1447800"/>
            <wp:effectExtent l="19050" t="0" r="0" b="0"/>
            <wp:docPr id="765248832" name="图片 76524883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5248832" name=""/>
                    <pic:cNvPicPr>
                      <a:picLocks noChangeAspect="1"/>
                    </pic:cNvPicPr>
                  </pic:nvPicPr>
                  <pic:blipFill>
                    <a:blip r:embed="rId312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点</w:t>
      </w:r>
      <w:r w:rsidRPr="008F2793">
        <w:rPr>
          <w:rFonts w:ascii="Times New Roman" w:eastAsia="Times New Roman" w:hAnsi="Times New Roman"/>
          <w:i/>
          <w:color w:val="000000" w:themeColor="text1"/>
          <w:kern w:val="2"/>
          <w:sz w:val="21"/>
          <w:szCs w:val="22"/>
        </w:rPr>
        <w:t>Q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是</w:t>
      </w:r>
      <w:r w:rsidRPr="008F2793">
        <w:rPr>
          <w:color w:val="000000" w:themeColor="text1"/>
        </w:rPr>
        <w:object w:dxaOrig="355" w:dyaOrig="230">
          <v:shape id="_x0000_i1213" type="#_x0000_t75" alt=" " style="width:18pt;height:11.25pt" o:ole="">
            <v:imagedata r:id="rId293" o:title="eqId20a541b81584a032f571159ea152c85a"/>
          </v:shape>
          <o:OLEObject Type="Embed" ProgID="Equation.DSMT4" ShapeID="_x0000_i1213" DrawAspect="Content" ObjectID="_1850628910" r:id="rId313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的中点，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AQ=PQ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在矩形</w:t>
      </w:r>
      <w:r w:rsidRPr="008F2793">
        <w:rPr>
          <w:color w:val="000000" w:themeColor="text1"/>
        </w:rPr>
        <w:object w:dxaOrig="626" w:dyaOrig="250">
          <v:shape id="_x0000_i1214" type="#_x0000_t75" alt=" " style="width:31.5pt;height:12.75pt" o:ole="">
            <v:imagedata r:id="rId112" o:title="eqId411b38a18046fea8e9fab1f9f9b80a5f"/>
          </v:shape>
          <o:OLEObject Type="Embed" ProgID="Equation.DSMT4" ShapeID="_x0000_i1214" DrawAspect="Content" ObjectID="_1850628911" r:id="rId314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中，</w:t>
      </w:r>
      <w:r w:rsidRPr="008F2793">
        <w:rPr>
          <w:color w:val="000000" w:themeColor="text1"/>
        </w:rPr>
        <w:object w:dxaOrig="814" w:dyaOrig="271">
          <v:shape id="_x0000_i1215" type="#_x0000_t75" alt=" " style="width:40.5pt;height:13.5pt" o:ole="">
            <v:imagedata r:id="rId315" o:title="eqIdb0fff774b4b0087a6f304ce930d359be"/>
          </v:shape>
          <o:OLEObject Type="Embed" ProgID="Equation.DSMT4" ShapeID="_x0000_i1215" DrawAspect="Content" ObjectID="_1850628912" r:id="rId316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∠ABQ=∠E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∠BAQ=∠EPQ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△ABQ≌△PEQ</m:t>
        </m:r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m:rPr>
                <m:nor/>
              </m:rP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AAS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BQ=EQ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PE=AB=6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点</w:t>
      </w:r>
      <w:r w:rsidRPr="008F2793">
        <w:rPr>
          <w:rFonts w:ascii="Times New Roman" w:eastAsia="Times New Roman" w:hAnsi="Times New Roman"/>
          <w:i/>
          <w:color w:val="000000" w:themeColor="text1"/>
          <w:kern w:val="2"/>
          <w:sz w:val="21"/>
          <w:szCs w:val="22"/>
        </w:rPr>
        <w:t>P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是</w:t>
      </w:r>
      <w:r w:rsidRPr="008F2793">
        <w:rPr>
          <w:color w:val="000000" w:themeColor="text1"/>
        </w:rPr>
        <w:object w:dxaOrig="355" w:dyaOrig="250">
          <v:shape id="_x0000_i1216" type="#_x0000_t75" alt=" " style="width:18pt;height:12.75pt" o:ole="">
            <v:imagedata r:id="rId30" o:title="eqId9d78abbad68bbbf12af10cd40ef4c353"/>
          </v:shape>
          <o:OLEObject Type="Embed" ProgID="Equation.DSMT4" ShapeID="_x0000_i1216" DrawAspect="Content" ObjectID="_1850628913" r:id="rId317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的中点，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CP=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CD=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×6=3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CE=CP+PE=3+6=9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在矩形</w:t>
      </w:r>
      <w:r w:rsidRPr="008F2793">
        <w:rPr>
          <w:color w:val="000000" w:themeColor="text1"/>
        </w:rPr>
        <w:object w:dxaOrig="626" w:dyaOrig="250">
          <v:shape id="_x0000_i1217" type="#_x0000_t75" alt=" " style="width:31.5pt;height:12.75pt" o:ole="">
            <v:imagedata r:id="rId112" o:title="eqId411b38a18046fea8e9fab1f9f9b80a5f"/>
          </v:shape>
          <o:OLEObject Type="Embed" ProgID="Equation.DSMT4" ShapeID="_x0000_i1217" DrawAspect="Content" ObjectID="_1850628914" r:id="rId318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中，</w:t>
      </w:r>
      <w:r w:rsidRPr="008F2793">
        <w:rPr>
          <w:color w:val="000000" w:themeColor="text1"/>
        </w:rPr>
        <w:object w:dxaOrig="877" w:dyaOrig="250">
          <v:shape id="_x0000_i1218" type="#_x0000_t75" alt=" " style="width:43.5pt;height:12.75pt" o:ole="">
            <v:imagedata r:id="rId319" o:title="eqId7e3262fc038bbec5e7c8cc47df08bef7"/>
          </v:shape>
          <o:OLEObject Type="Embed" ProgID="Equation.DSMT4" ShapeID="_x0000_i1218" DrawAspect="Content" ObjectID="_1850628915" r:id="rId320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在</w:t>
      </w:r>
      <m:oMath>
        <m:r>
          <m:rPr>
            <m:nor/>
          </m:rP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Rt</m:t>
        </m:r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△BCE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中，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BE=</m:t>
        </m:r>
        <m:rad>
          <m:radPr>
            <m:degHide m:val="on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radPr>
          <m:deg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g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B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p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C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p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p>
            </m:s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+C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p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E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p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p>
            </m:sSup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rad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rad>
          <m:radPr>
            <m:degHide m:val="on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radPr>
          <m:deg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g>
          <m:e>
            <m:sSup>
              <m:sSup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p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8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p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p>
            </m:s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+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p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9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p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p>
            </m:sSup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rad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rad>
          <m:radPr>
            <m:degHide m:val="on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radPr>
          <m:deg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g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145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ra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BQ=EQ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BQ=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BE=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145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17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．化简结果为</w:t>
      </w:r>
      <m:oMath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x+3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x-1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，值为</w:t>
      </w:r>
      <w:r w:rsidRPr="008F2793">
        <w:rPr>
          <w:color w:val="000000" w:themeColor="text1"/>
        </w:rPr>
        <w:object w:dxaOrig="271" w:dyaOrig="230">
          <v:shape id="_x0000_i1219" type="#_x0000_t75" alt=" " style="width:13.5pt;height:11.25pt" o:ole="">
            <v:imagedata r:id="rId44" o:title="eqId29418e5014731850c55565b6bf47aa41"/>
          </v:shape>
          <o:OLEObject Type="Embed" ProgID="Equation.DSMT4" ShapeID="_x0000_i1219" DrawAspect="Content" ObjectID="_1850628916" r:id="rId321"/>
        </w:objec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解：</w:t>
      </w:r>
      <m:oMath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p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x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p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p>
            </m:s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+x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sSup>
              <m:sSup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p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x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p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p>
            </m:s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-2x+1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÷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2x-2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-1=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</m:t>
            </m:r>
            <m:d>
              <m:d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d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x+1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sSup>
              <m:sSup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dPr>
                  <m:e>
                    <m:r>
                      <w:rPr>
                        <w:rFonts w:ascii="Cambria Math" w:hAnsi="Cambria Math" w:cs="Cambria Math"/>
                        <w:color w:val="000000" w:themeColor="text1"/>
                        <w:kern w:val="2"/>
                        <w:sz w:val="21"/>
                        <w:szCs w:val="22"/>
                      </w:rPr>
                      <m:t>x-1</m:t>
                    </m:r>
                    <m:ctrlPr>
                      <w:rPr>
                        <w:rFonts w:ascii="Times New Roman" w:hAnsi="Times New Roman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e>
                </m:d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p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p>
            </m:sSup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·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d>
              <m:d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d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x-1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-1=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d>
              <m:d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d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x+1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x-1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-1=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2x+2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x-1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-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x-1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x-1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2x+2-x+1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x-1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x+3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x-1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m:oMath>
        <m:d>
          <m:dPr>
            <m:begChr m:val="|"/>
            <m:endChr m:val="|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=1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x=±1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当</w:t>
      </w:r>
      <w:r w:rsidRPr="008F2793">
        <w:rPr>
          <w:color w:val="000000" w:themeColor="text1"/>
        </w:rPr>
        <w:object w:dxaOrig="459" w:dyaOrig="250">
          <v:shape id="_x0000_i1220" type="#_x0000_t75" alt=" " style="width:23.25pt;height:12.75pt" o:ole="">
            <v:imagedata r:id="rId322" o:title="eqId679353e656a54993c041ebd39ec7b31b"/>
          </v:shape>
          <o:OLEObject Type="Embed" ProgID="Equation.DSMT4" ShapeID="_x0000_i1220" DrawAspect="Content" ObjectID="_1850628917" r:id="rId323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时，原式无意义；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当</w:t>
      </w:r>
      <w:r w:rsidRPr="008F2793">
        <w:rPr>
          <w:color w:val="000000" w:themeColor="text1"/>
        </w:rPr>
        <w:object w:dxaOrig="605" w:dyaOrig="250">
          <v:shape id="_x0000_i1221" type="#_x0000_t75" alt=" " style="width:30pt;height:12.75pt" o:ole="">
            <v:imagedata r:id="rId324" o:title="eqId589a4d5f5fb135a3144644595774b896"/>
          </v:shape>
          <o:OLEObject Type="Embed" ProgID="Equation.DSMT4" ShapeID="_x0000_i1221" DrawAspect="Content" ObjectID="_1850628918" r:id="rId325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时，原式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-1+3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-1-1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-2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=-1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lastRenderedPageBreak/>
        <w:t>18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(1)</w:t>
      </w:r>
      <w:r w:rsidRPr="008F2793">
        <w:rPr>
          <w:color w:val="000000" w:themeColor="text1"/>
        </w:rPr>
        <w:object w:dxaOrig="334" w:dyaOrig="250">
          <v:shape id="_x0000_i1222" type="#_x0000_t75" alt=" " style="width:16.5pt;height:12.75pt" o:ole="">
            <v:imagedata r:id="rId326" o:title="eqId3cc4069e6d39b18097e6dbef3e22ab75"/>
          </v:shape>
          <o:OLEObject Type="Embed" ProgID="Equation.DSMT4" ShapeID="_x0000_i1222" DrawAspect="Content" ObjectID="_1850628919" r:id="rId327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w:r w:rsidRPr="008F2793">
        <w:rPr>
          <w:color w:val="000000" w:themeColor="text1"/>
        </w:rPr>
        <w:object w:dxaOrig="167" w:dyaOrig="250">
          <v:shape id="_x0000_i1223" type="#_x0000_t75" alt=" " style="width:8.25pt;height:12.75pt" o:ole="">
            <v:imagedata r:id="rId328" o:title="eqId8b06e95b57b7a81cd81d05557a11fa92"/>
          </v:shape>
          <o:OLEObject Type="Embed" ProgID="Equation.DSMT4" ShapeID="_x0000_i1223" DrawAspect="Content" ObjectID="_1850628920" r:id="rId329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8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w:r w:rsidRPr="008F2793">
        <w:rPr>
          <w:color w:val="000000" w:themeColor="text1"/>
        </w:rPr>
        <w:object w:dxaOrig="271" w:dyaOrig="250">
          <v:shape id="_x0000_i1224" type="#_x0000_t75" alt=" " style="width:13.5pt;height:12.75pt" o:ole="">
            <v:imagedata r:id="rId330" o:title="eqIdb53c7539ed297ea63b9ace6f5cc58ca8"/>
          </v:shape>
          <o:OLEObject Type="Embed" ProgID="Equation.DSMT4" ShapeID="_x0000_i1224" DrawAspect="Content" ObjectID="_1850628921" r:id="rId331"/>
        </w:objec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(2)</w:t>
      </w:r>
      <w:r w:rsidRPr="008F2793">
        <w:rPr>
          <w:color w:val="000000" w:themeColor="text1"/>
        </w:rPr>
        <w:object w:dxaOrig="188" w:dyaOrig="522">
          <v:shape id="_x0000_i1225" type="#_x0000_t75" alt=" " style="width:9.75pt;height:26.25pt" o:ole="">
            <v:imagedata r:id="rId24" o:title="eqId4dac452fbb5ef6dd653e7fbbef639484"/>
          </v:shape>
          <o:OLEObject Type="Embed" ProgID="Equation.DSMT4" ShapeID="_x0000_i1225" DrawAspect="Content" ObjectID="_1850628922" r:id="rId332"/>
        </w:objec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（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）解：</w:t>
      </w:r>
      <m:oMath>
        <m:bar>
          <m:barPr>
            <m:pos m:val="top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bar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bar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5×6+8×7+5×8+2×9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20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=7.2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a=7.2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；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一共</w:t>
      </w:r>
      <w:r w:rsidRPr="008F2793">
        <w:rPr>
          <w:color w:val="000000" w:themeColor="text1"/>
        </w:rPr>
        <w:object w:dxaOrig="271" w:dyaOrig="250">
          <v:shape id="_x0000_i1226" type="#_x0000_t75" alt=" " style="width:13.5pt;height:12.75pt" o:ole="">
            <v:imagedata r:id="rId333" o:title="eqId4b7f27ebcef70a3ebbbe8d2e53ea0896"/>
          </v:shape>
          <o:OLEObject Type="Embed" ProgID="Equation.DSMT4" ShapeID="_x0000_i1226" DrawAspect="Content" ObjectID="_1850628923" r:id="rId334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个数据从小到大排列，第</w:t>
      </w:r>
      <w:r w:rsidRPr="008F2793">
        <w:rPr>
          <w:color w:val="000000" w:themeColor="text1"/>
        </w:rPr>
        <w:object w:dxaOrig="250" w:dyaOrig="250">
          <v:shape id="_x0000_i1227" type="#_x0000_t75" alt=" " style="width:12.75pt;height:12.75pt" o:ole="">
            <v:imagedata r:id="rId335" o:title="eqIdd07ae0b4264da6a8812454ffd2f20d94"/>
          </v:shape>
          <o:OLEObject Type="Embed" ProgID="Equation.DSMT4" ShapeID="_x0000_i1227" DrawAspect="Content" ObjectID="_1850628924" r:id="rId336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和</w:t>
      </w:r>
      <w:r w:rsidRPr="008F2793">
        <w:rPr>
          <w:color w:val="000000" w:themeColor="text1"/>
        </w:rPr>
        <w:object w:dxaOrig="230" w:dyaOrig="230">
          <v:shape id="_x0000_i1228" type="#_x0000_t75" alt=" " style="width:11.25pt;height:11.25pt" o:ole="">
            <v:imagedata r:id="rId337" o:title="eqId2d0b71b8d2c183154221f717ce09077b"/>
          </v:shape>
          <o:OLEObject Type="Embed" ProgID="Equation.DSMT4" ShapeID="_x0000_i1228" DrawAspect="Content" ObjectID="_1850628925" r:id="rId338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个数据的平均数是中位数，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由柱状图知第</w:t>
      </w:r>
      <w:r w:rsidRPr="008F2793">
        <w:rPr>
          <w:color w:val="000000" w:themeColor="text1"/>
        </w:rPr>
        <w:object w:dxaOrig="250" w:dyaOrig="250">
          <v:shape id="_x0000_i1229" type="#_x0000_t75" alt=" " style="width:12.75pt;height:12.75pt" o:ole="">
            <v:imagedata r:id="rId335" o:title="eqIdd07ae0b4264da6a8812454ffd2f20d94"/>
          </v:shape>
          <o:OLEObject Type="Embed" ProgID="Equation.DSMT4" ShapeID="_x0000_i1229" DrawAspect="Content" ObjectID="_1850628926" r:id="rId339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和</w:t>
      </w:r>
      <w:r w:rsidRPr="008F2793">
        <w:rPr>
          <w:color w:val="000000" w:themeColor="text1"/>
        </w:rPr>
        <w:object w:dxaOrig="230" w:dyaOrig="230">
          <v:shape id="_x0000_i1230" type="#_x0000_t75" alt=" " style="width:11.25pt;height:11.25pt" o:ole="">
            <v:imagedata r:id="rId337" o:title="eqId2d0b71b8d2c183154221f717ce09077b"/>
          </v:shape>
          <o:OLEObject Type="Embed" ProgID="Equation.DSMT4" ShapeID="_x0000_i1230" DrawAspect="Content" ObjectID="_1850628927" r:id="rId340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个数据都是</w:t>
      </w:r>
      <w:r w:rsidRPr="008F2793">
        <w:rPr>
          <w:color w:val="000000" w:themeColor="text1"/>
        </w:rPr>
        <w:object w:dxaOrig="167" w:dyaOrig="250">
          <v:shape id="_x0000_i1231" type="#_x0000_t75" alt=" " style="width:8.25pt;height:12.75pt" o:ole="">
            <v:imagedata r:id="rId328" o:title="eqId8b06e95b57b7a81cd81d05557a11fa92"/>
          </v:shape>
          <o:OLEObject Type="Embed" ProgID="Equation.DSMT4" ShapeID="_x0000_i1231" DrawAspect="Content" ObjectID="_1850628928" r:id="rId341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中位数为</w:t>
      </w:r>
      <w:r w:rsidRPr="008F2793">
        <w:rPr>
          <w:color w:val="000000" w:themeColor="text1"/>
        </w:rPr>
        <w:object w:dxaOrig="167" w:dyaOrig="250">
          <v:shape id="_x0000_i1232" type="#_x0000_t75" alt=" " style="width:8.25pt;height:12.75pt" o:ole="">
            <v:imagedata r:id="rId328" o:title="eqId8b06e95b57b7a81cd81d05557a11fa92"/>
          </v:shape>
          <o:OLEObject Type="Embed" ProgID="Equation.DSMT4" ShapeID="_x0000_i1232" DrawAspect="Content" ObjectID="_1850628929" r:id="rId342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即</w:t>
      </w:r>
      <w:r w:rsidRPr="008F2793">
        <w:rPr>
          <w:color w:val="000000" w:themeColor="text1"/>
        </w:rPr>
        <w:object w:dxaOrig="501" w:dyaOrig="250">
          <v:shape id="_x0000_i1233" type="#_x0000_t75" alt=" " style="width:24.75pt;height:12.75pt" o:ole="">
            <v:imagedata r:id="rId343" o:title="eqId9ab1c19b66cda3fb899f06d9a25e973c"/>
          </v:shape>
          <o:OLEObject Type="Embed" ProgID="Equation.DSMT4" ShapeID="_x0000_i1233" DrawAspect="Content" ObjectID="_1850628930" r:id="rId344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；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由扇形统计图可知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“</w:t>
      </w:r>
      <m:oMath>
        <m:r>
          <m:rPr>
            <m:sty m:val="p"/>
          </m:rP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AI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助教模型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”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中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8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分出现次数最多，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c=8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；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扇形统计图中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8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分占百分比为：</w:t>
      </w:r>
      <m:oMath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144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360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×100</m:t>
        </m:r>
        <m:r>
          <m:rPr>
            <m:sty m:val="p"/>
          </m:rP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%</m:t>
        </m:r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=40</m:t>
        </m:r>
        <m:r>
          <m:rPr>
            <m:sty m:val="p"/>
          </m:rP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%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1-5</m:t>
        </m:r>
        <m:r>
          <m:rPr>
            <m:sty m:val="p"/>
          </m:rP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%</m:t>
        </m:r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-15</m:t>
        </m:r>
        <m:r>
          <m:rPr>
            <m:sty m:val="p"/>
          </m:rP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%</m:t>
        </m:r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-10</m:t>
        </m:r>
        <m:r>
          <m:rPr>
            <m:sty m:val="p"/>
          </m:rP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%</m:t>
        </m:r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-40</m:t>
        </m:r>
        <m:r>
          <m:rPr>
            <m:sty m:val="p"/>
          </m:rP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%</m:t>
        </m:r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=30</m:t>
        </m:r>
        <m:r>
          <m:rPr>
            <m:sty m:val="p"/>
          </m:rP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%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即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m=30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；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（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）解：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4314825" cy="2543175"/>
            <wp:effectExtent l="0" t="0" r="0" b="0"/>
            <wp:docPr id="462908444" name="图片 46290844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908444" name=""/>
                    <pic:cNvPicPr>
                      <a:picLocks noChangeAspect="1"/>
                    </pic:cNvPicPr>
                  </pic:nvPicPr>
                  <pic:blipFill>
                    <a:blip r:embed="rId345" cstate="print">
                      <a:lum/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4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共有六种等可能性的结果，其中恰好抽到两名男生的情况由</w:t>
      </w:r>
      <w:r w:rsidRPr="008F2793">
        <w:rPr>
          <w:color w:val="000000" w:themeColor="text1"/>
        </w:rPr>
        <w:object w:dxaOrig="167" w:dyaOrig="230">
          <v:shape id="_x0000_i1234" type="#_x0000_t75" alt=" " style="width:8.25pt;height:11.25pt" o:ole="">
            <v:imagedata r:id="rId11" o:title="eqId61128ab996360a038e6e64d82fcba004"/>
          </v:shape>
          <o:OLEObject Type="Embed" ProgID="Equation.DSMT4" ShapeID="_x0000_i1234" DrawAspect="Content" ObjectID="_1850628931" r:id="rId347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种，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w:r w:rsidRPr="008F2793">
        <w:rPr>
          <w:color w:val="000000" w:themeColor="text1"/>
        </w:rPr>
        <w:object w:dxaOrig="209" w:dyaOrig="230">
          <v:shape id="_x0000_i1235" type="#_x0000_t75" alt=" " style="width:10.5pt;height:11.25pt" o:ole="">
            <v:imagedata r:id="rId76" o:title="eqIddad2a36927223bd70f426ba06aea4b45"/>
          </v:shape>
          <o:OLEObject Type="Embed" ProgID="Equation.DSMT4" ShapeID="_x0000_i1235" DrawAspect="Content" ObjectID="_1850628932" r:id="rId348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(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抽到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名男生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)</w:t>
      </w:r>
      <w:r w:rsidRPr="008F2793">
        <w:rPr>
          <w:color w:val="000000" w:themeColor="text1"/>
        </w:rPr>
        <w:object w:dxaOrig="710" w:dyaOrig="543">
          <v:shape id="_x0000_i1236" type="#_x0000_t75" alt=" " style="width:35.25pt;height:27pt" o:ole="">
            <v:imagedata r:id="rId349" o:title="eqIda3ca9b8e050d87383f18ba2d45f623fb"/>
          </v:shape>
          <o:OLEObject Type="Embed" ProgID="Equation.DSMT4" ShapeID="_x0000_i1236" DrawAspect="Content" ObjectID="_1850628933" r:id="rId350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lastRenderedPageBreak/>
        <w:t>19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(1)</w:t>
      </w: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1485900" cy="1800225"/>
            <wp:effectExtent l="19050" t="0" r="0" b="0"/>
            <wp:docPr id="280492050" name="图片 28049205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492050" name=""/>
                    <pic:cNvPicPr>
                      <a:picLocks noChangeAspect="1"/>
                    </pic:cNvPicPr>
                  </pic:nvPicPr>
                  <pic:blipFill>
                    <a:blip r:embed="rId351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(2)</w:t>
      </w:r>
      <w:r w:rsidRPr="008F2793">
        <w:rPr>
          <w:color w:val="000000" w:themeColor="text1"/>
        </w:rPr>
        <w:object w:dxaOrig="167" w:dyaOrig="250">
          <v:shape id="_x0000_i1237" type="#_x0000_t75" alt=" " style="width:8.25pt;height:12.75pt" o:ole="">
            <v:imagedata r:id="rId187" o:title="eqId5ca7d1107389675d32b56ec097464c14"/>
          </v:shape>
          <o:OLEObject Type="Embed" ProgID="Equation.DSMT4" ShapeID="_x0000_i1237" DrawAspect="Content" ObjectID="_1850628934" r:id="rId352"/>
        </w:objec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（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）解：略；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（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）解：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在矩形</w:t>
      </w:r>
      <w:r w:rsidRPr="008F2793">
        <w:rPr>
          <w:color w:val="000000" w:themeColor="text1"/>
        </w:rPr>
        <w:object w:dxaOrig="626" w:dyaOrig="250">
          <v:shape id="_x0000_i1238" type="#_x0000_t75" alt=" " style="width:31.5pt;height:12.75pt" o:ole="">
            <v:imagedata r:id="rId112" o:title="eqId411b38a18046fea8e9fab1f9f9b80a5f"/>
          </v:shape>
          <o:OLEObject Type="Embed" ProgID="Equation.DSMT4" ShapeID="_x0000_i1238" DrawAspect="Content" ObjectID="_1850628935" r:id="rId353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 xml:space="preserve"> 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中，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∠ABC=∠D=90°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由（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）知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△AEF≌△ABC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AE=AB=2,EF=CB=4,∠AEF=∠B=90°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∠CAD=∠EAG,∠AEG=∠D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△AEG∽△ADC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AE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AD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EG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CD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4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EG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EG=1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FG=4-1=3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1514475" cy="1828800"/>
            <wp:effectExtent l="19050" t="0" r="9525" b="0"/>
            <wp:docPr id="831484356" name="图片 83148435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484356" name=""/>
                    <pic:cNvPicPr>
                      <a:picLocks noChangeAspect="1"/>
                    </pic:cNvPicPr>
                  </pic:nvPicPr>
                  <pic:blipFill>
                    <a:blip r:embed="rId354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20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(1)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y=-x+70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(2)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该款文创产品每件的售价为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35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元．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（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）解：设</w:t>
      </w:r>
      <w:r w:rsidRPr="008F2793">
        <w:rPr>
          <w:color w:val="000000" w:themeColor="text1"/>
        </w:rPr>
        <w:object w:dxaOrig="188" w:dyaOrig="209">
          <v:shape id="_x0000_i1239" type="#_x0000_t75" alt=" " style="width:9.75pt;height:10.5pt" o:ole="">
            <v:imagedata r:id="rId39" o:title="eqIdd053b14c8588eee2acbbe44fc37a6886"/>
          </v:shape>
          <o:OLEObject Type="Embed" ProgID="Equation.DSMT4" ShapeID="_x0000_i1239" DrawAspect="Content" ObjectID="_1850628936" r:id="rId355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与</w:t>
      </w:r>
      <w:r w:rsidRPr="008F2793">
        <w:rPr>
          <w:color w:val="000000" w:themeColor="text1"/>
        </w:rPr>
        <w:object w:dxaOrig="167" w:dyaOrig="209">
          <v:shape id="_x0000_i1240" type="#_x0000_t75" alt=" " style="width:8.25pt;height:10.5pt" o:ole="">
            <v:imagedata r:id="rId37" o:title="eqId81dea63b8ce3e51adf66cf7b9982a248"/>
          </v:shape>
          <o:OLEObject Type="Embed" ProgID="Equation.DSMT4" ShapeID="_x0000_i1240" DrawAspect="Content" ObjectID="_1850628937" r:id="rId356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的函数表达式为</w:t>
      </w:r>
      <w:r w:rsidRPr="008F2793">
        <w:rPr>
          <w:color w:val="000000" w:themeColor="text1"/>
        </w:rPr>
        <w:object w:dxaOrig="877" w:dyaOrig="271">
          <v:shape id="_x0000_i1241" type="#_x0000_t75" alt=" " style="width:43.5pt;height:13.5pt" o:ole="">
            <v:imagedata r:id="rId357" o:title="eqIdc15fb18163df0690365a0d2e7ee88f5a"/>
          </v:shape>
          <o:OLEObject Type="Embed" ProgID="Equation.DSMT4" ShapeID="_x0000_i1241" DrawAspect="Content" ObjectID="_1850628938" r:id="rId358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lastRenderedPageBreak/>
        <w:t>将点</w:t>
      </w:r>
      <m:oMath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30,40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和点</w:t>
      </w:r>
      <m:oMath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40,30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的代入得：</w:t>
      </w:r>
      <m:oMath>
        <m:d>
          <m:dPr>
            <m:begChr m:val="{"/>
            <m:endChr m:val=" 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eqArr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30k+b=40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40k+b=30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eqAr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解得：</w:t>
      </w:r>
      <m:oMath>
        <m:d>
          <m:dPr>
            <m:begChr m:val="{"/>
            <m:endChr m:val=" 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eqArr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k=-1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b=70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eqAr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color w:val="000000" w:themeColor="text1"/>
        </w:rPr>
        <w:object w:dxaOrig="188" w:dyaOrig="167">
          <v:shape id="_x0000_i1242" type="#_x0000_t75" alt=" " style="width:9.75pt;height:8.25pt" o:ole="">
            <v:imagedata r:id="rId359" o:title="eqId2de0d10ef8b748d4531250c37c5d3f9e"/>
          </v:shape>
          <o:OLEObject Type="Embed" ProgID="Equation.DSMT4" ShapeID="_x0000_i1242" DrawAspect="Content" ObjectID="_1850628939" r:id="rId360"/>
        </w:object>
      </w:r>
      <w:r w:rsidRPr="008F2793">
        <w:rPr>
          <w:color w:val="000000" w:themeColor="text1"/>
        </w:rPr>
        <w:object w:dxaOrig="188" w:dyaOrig="209">
          <v:shape id="_x0000_i1243" type="#_x0000_t75" alt=" " style="width:9.75pt;height:10.5pt" o:ole="">
            <v:imagedata r:id="rId39" o:title="eqIdd053b14c8588eee2acbbe44fc37a6886"/>
          </v:shape>
          <o:OLEObject Type="Embed" ProgID="Equation.DSMT4" ShapeID="_x0000_i1243" DrawAspect="Content" ObjectID="_1850628940" r:id="rId361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与</w:t>
      </w:r>
      <w:r w:rsidRPr="008F2793">
        <w:rPr>
          <w:color w:val="000000" w:themeColor="text1"/>
        </w:rPr>
        <w:object w:dxaOrig="167" w:dyaOrig="209">
          <v:shape id="_x0000_i1244" type="#_x0000_t75" alt=" " style="width:8.25pt;height:10.5pt" o:ole="">
            <v:imagedata r:id="rId37" o:title="eqId81dea63b8ce3e51adf66cf7b9982a248"/>
          </v:shape>
          <o:OLEObject Type="Embed" ProgID="Equation.DSMT4" ShapeID="_x0000_i1244" DrawAspect="Content" ObjectID="_1850628941" r:id="rId362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的函数表达式为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y=-x+70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；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（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）解：根据题意得：</w:t>
      </w:r>
      <m:oMath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x-20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-x+70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=525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整理得：</w:t>
      </w:r>
      <m:oMath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-90x+1925=0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解得：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=35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=55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color w:val="000000" w:themeColor="text1"/>
        </w:rPr>
        <w:object w:dxaOrig="188" w:dyaOrig="167">
          <v:shape id="_x0000_i1245" type="#_x0000_t75" alt=" " style="width:9.75pt;height:8.25pt" o:ole="">
            <v:imagedata r:id="rId363" o:title="eqId16f3d198e76391779fa3badc848c8ac8"/>
          </v:shape>
          <o:OLEObject Type="Embed" ProgID="Equation.DSMT4" ShapeID="_x0000_i1245" DrawAspect="Content" ObjectID="_1850628942" r:id="rId364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尽可能的让利于顾客，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∴x=35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即该款文创产品每件的售价为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35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元．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21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．矩形广告牌</w:t>
      </w:r>
      <w:r w:rsidRPr="008F2793">
        <w:rPr>
          <w:color w:val="000000" w:themeColor="text1"/>
        </w:rPr>
        <w:object w:dxaOrig="626" w:dyaOrig="250">
          <v:shape id="_x0000_i1246" type="#_x0000_t75" alt=" " style="width:31.5pt;height:12.75pt" o:ole="">
            <v:imagedata r:id="rId177" o:title="eqId5cb3f9a5da641be35117fd35ba07a6aa"/>
          </v:shape>
          <o:OLEObject Type="Embed" ProgID="Equation.DSMT4" ShapeID="_x0000_i1246" DrawAspect="Content" ObjectID="_1850628943" r:id="rId365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的面积约为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62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平方米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解：如图，过点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C,B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分别作</w:t>
      </w:r>
      <w:r w:rsidRPr="008F2793">
        <w:rPr>
          <w:color w:val="000000" w:themeColor="text1"/>
        </w:rPr>
        <w:object w:dxaOrig="397" w:dyaOrig="250">
          <v:shape id="_x0000_i1247" type="#_x0000_t75" alt=" " style="width:19.5pt;height:12.75pt" o:ole="">
            <v:imagedata r:id="rId366" o:title="eqId411461db15ee8086332c531e086c40c7"/>
          </v:shape>
          <o:OLEObject Type="Embed" ProgID="Equation.DSMT4" ShapeID="_x0000_i1247" DrawAspect="Content" ObjectID="_1850628944" r:id="rId367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的垂线，垂足分别为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H,P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，则四边形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CBPH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EFNP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是矩形，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 xml:space="preserve"> 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1295400" cy="1219200"/>
            <wp:effectExtent l="19050" t="0" r="0" b="0"/>
            <wp:docPr id="507840182" name="图片 50784018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840182" name=""/>
                    <pic:cNvPicPr>
                      <a:picLocks noChangeAspect="1"/>
                    </pic:cNvPicPr>
                  </pic:nvPicPr>
                  <pic:blipFill>
                    <a:blip r:embed="rId368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依题意，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MN=3×8=24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∠GMD=36.9°,∠GMC=67.4°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GM</m:t>
        </m:r>
        <m:r>
          <m:rPr>
            <m:nor/>
          </m:rP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∥</m:t>
        </m:r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CD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DC=11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PN=EF=6.4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∠MDH=∠GMD=36.9°,∠MCH=∠GMC=67.4°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设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MH=x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，则</w:t>
      </w:r>
      <m:oMath>
        <m:r>
          <m:rPr>
            <m:sty m:val="p"/>
          </m:rP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tan</m:t>
        </m:r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∠MDH=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DH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r>
          <m:rPr>
            <m:sty m:val="p"/>
          </m:rP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tan</m:t>
        </m:r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36.9°≈0.75,</m:t>
        </m:r>
        <m:r>
          <m:rPr>
            <m:sty m:val="p"/>
          </m:rP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tan</m:t>
        </m:r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∠MCH=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CH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r>
          <m:rPr>
            <m:sty m:val="p"/>
          </m:rP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tan</m:t>
        </m:r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67.4°≈2.4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DC=DH-CH=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0.75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-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2.4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=11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解得：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x=12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MH=12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CB=HP=MN-MH-PN=24-12-6.4=5.6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w:r w:rsidRPr="008F2793">
        <w:rPr>
          <w:color w:val="000000" w:themeColor="text1"/>
        </w:rPr>
        <w:object w:dxaOrig="626" w:dyaOrig="250">
          <v:shape id="_x0000_i1248" type="#_x0000_t75" alt=" " style="width:31.5pt;height:12.75pt" o:ole="">
            <v:imagedata r:id="rId177" o:title="eqId5cb3f9a5da641be35117fd35ba07a6aa"/>
          </v:shape>
          <o:OLEObject Type="Embed" ProgID="Equation.DSMT4" ShapeID="_x0000_i1248" DrawAspect="Content" ObjectID="_1850628945" r:id="rId369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的面积</w:t>
      </w:r>
      <w:r w:rsidRPr="008F2793">
        <w:rPr>
          <w:color w:val="000000" w:themeColor="text1"/>
        </w:rPr>
        <w:object w:dxaOrig="167" w:dyaOrig="167">
          <v:shape id="_x0000_i1249" type="#_x0000_t75" alt=" " style="width:8.25pt;height:8.25pt" o:ole="">
            <v:imagedata r:id="rId370" o:title="eqId6706fe00b4e231e62d9ecbec567d526b"/>
          </v:shape>
          <o:OLEObject Type="Embed" ProgID="Equation.DSMT4" ShapeID="_x0000_i1249" DrawAspect="Content" ObjectID="_1850628946" r:id="rId371"/>
        </w:objec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BC×DC=5.6×11=61.6≈62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答：矩形广告牌</w:t>
      </w:r>
      <w:r w:rsidRPr="008F2793">
        <w:rPr>
          <w:color w:val="000000" w:themeColor="text1"/>
        </w:rPr>
        <w:object w:dxaOrig="626" w:dyaOrig="250">
          <v:shape id="_x0000_i1250" type="#_x0000_t75" alt=" " style="width:31.5pt;height:12.75pt" o:ole="">
            <v:imagedata r:id="rId177" o:title="eqId5cb3f9a5da641be35117fd35ba07a6aa"/>
          </v:shape>
          <o:OLEObject Type="Embed" ProgID="Equation.DSMT4" ShapeID="_x0000_i1250" DrawAspect="Content" ObjectID="_1850628947" r:id="rId372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的面积约为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62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平方米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22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(1)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证明：如图，连接</w:t>
      </w:r>
      <w:r w:rsidRPr="008F2793">
        <w:rPr>
          <w:color w:val="000000" w:themeColor="text1"/>
        </w:rPr>
        <w:object w:dxaOrig="376" w:dyaOrig="250">
          <v:shape id="_x0000_i1251" type="#_x0000_t75" alt=" " style="width:18.75pt;height:12.75pt" o:ole="">
            <v:imagedata r:id="rId373" o:title="eqId6cad4595d5352b2884568a59d8d766a4"/>
          </v:shape>
          <o:OLEObject Type="Embed" ProgID="Equation.DSMT4" ShapeID="_x0000_i1251" DrawAspect="Content" ObjectID="_1850628948" r:id="rId374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1771650" cy="1295400"/>
            <wp:effectExtent l="19050" t="0" r="0" b="0"/>
            <wp:docPr id="677046163" name="图片 67704616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7046163" name=""/>
                    <pic:cNvPicPr>
                      <a:picLocks noChangeAspect="1"/>
                    </pic:cNvPicPr>
                  </pic:nvPicPr>
                  <pic:blipFill>
                    <a:blip r:embed="rId375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w:r w:rsidRPr="008F2793">
        <w:rPr>
          <w:color w:val="000000" w:themeColor="text1"/>
        </w:rPr>
        <w:object w:dxaOrig="376" w:dyaOrig="250">
          <v:shape id="_x0000_i1252" type="#_x0000_t75" alt=" " style="width:18.75pt;height:12.75pt" o:ole="">
            <v:imagedata r:id="rId92" o:title="eqId60ef95894ceebaf236170e8832dcf7e3"/>
          </v:shape>
          <o:OLEObject Type="Embed" ProgID="Equation.DSMT4" ShapeID="_x0000_i1252" DrawAspect="Content" ObjectID="_1850628949" r:id="rId376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是</w:t>
      </w:r>
      <w:r w:rsidRPr="008F2793">
        <w:rPr>
          <w:color w:val="000000" w:themeColor="text1"/>
        </w:rPr>
        <w:object w:dxaOrig="397" w:dyaOrig="271">
          <v:shape id="_x0000_i1253" type="#_x0000_t75" alt=" " style="width:19.5pt;height:13.5pt" o:ole="">
            <v:imagedata r:id="rId95" o:title="eqId3d97cdc586744d208b6f69c9813af977"/>
          </v:shape>
          <o:OLEObject Type="Embed" ProgID="Equation.DSMT4" ShapeID="_x0000_i1253" DrawAspect="Content" ObjectID="_1850628950" r:id="rId377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的切线，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w:r w:rsidRPr="008F2793">
        <w:rPr>
          <w:color w:val="000000" w:themeColor="text1"/>
        </w:rPr>
        <w:object w:dxaOrig="1252" w:dyaOrig="250">
          <v:shape id="_x0000_i1254" type="#_x0000_t75" alt=" " style="width:62.25pt;height:12.75pt" o:ole="">
            <v:imagedata r:id="rId378" o:title="eqId4bc6da80c5843d23ee18f3dfb709849d"/>
          </v:shape>
          <o:OLEObject Type="Embed" ProgID="Equation.DSMT4" ShapeID="_x0000_i1254" DrawAspect="Content" ObjectID="_1850628951" r:id="rId379"/>
        </w:objec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w:r w:rsidRPr="008F2793">
        <w:rPr>
          <w:color w:val="000000" w:themeColor="text1"/>
        </w:rPr>
        <w:object w:dxaOrig="877" w:dyaOrig="250">
          <v:shape id="_x0000_i1255" type="#_x0000_t75" alt=" " style="width:43.5pt;height:12.75pt" o:ole="">
            <v:imagedata r:id="rId319" o:title="eqId7e3262fc038bbec5e7c8cc47df08bef7"/>
          </v:shape>
          <o:OLEObject Type="Embed" ProgID="Equation.DSMT4" ShapeID="_x0000_i1255" DrawAspect="Content" ObjectID="_1850628952" r:id="rId380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∠4+∠2=90°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∠1=∠4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又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OF=OB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w:r w:rsidRPr="008F2793">
        <w:rPr>
          <w:color w:val="000000" w:themeColor="text1"/>
        </w:rPr>
        <w:object w:dxaOrig="751" w:dyaOrig="250">
          <v:shape id="_x0000_i1256" type="#_x0000_t75" alt=" " style="width:37.5pt;height:12.75pt" o:ole="">
            <v:imagedata r:id="rId381" o:title="eqIde50ce9ef89a466df68124a1dccff5663"/>
          </v:shape>
          <o:OLEObject Type="Embed" ProgID="Equation.DSMT4" ShapeID="_x0000_i1256" DrawAspect="Content" ObjectID="_1850628953" r:id="rId382"/>
        </w:objec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w:r w:rsidRPr="008F2793">
        <w:rPr>
          <w:color w:val="000000" w:themeColor="text1"/>
        </w:rPr>
        <w:object w:dxaOrig="793" w:dyaOrig="250">
          <v:shape id="_x0000_i1257" type="#_x0000_t75" alt=" " style="width:39.75pt;height:12.75pt" o:ole="">
            <v:imagedata r:id="rId383" o:title="eqIde0bd8869f34219e7fbe5a9b8842667c1"/>
          </v:shape>
          <o:OLEObject Type="Embed" ProgID="Equation.DSMT4" ShapeID="_x0000_i1257" DrawAspect="Content" ObjectID="_1850628954" r:id="rId384"/>
        </w:objec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limUpp>
          <m:limUp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limUpp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EF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li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⏜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lim>
        </m:limUpp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limUpp>
          <m:limUp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limUpp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FD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li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⏜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lim>
        </m:limUpp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；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(2)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BE=BD+2CD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证明：如图，连接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FD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，过点</w:t>
      </w:r>
      <w:r w:rsidRPr="008F2793">
        <w:rPr>
          <w:color w:val="000000" w:themeColor="text1"/>
        </w:rPr>
        <w:object w:dxaOrig="230" w:dyaOrig="230">
          <v:shape id="_x0000_i1258" type="#_x0000_t75" alt=" " style="width:11.25pt;height:11.25pt" o:ole="">
            <v:imagedata r:id="rId98" o:title="eqIda0ed1ec316bc54c37c4286c208f55667"/>
          </v:shape>
          <o:OLEObject Type="Embed" ProgID="Equation.DSMT4" ShapeID="_x0000_i1258" DrawAspect="Content" ObjectID="_1850628955" r:id="rId385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作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FG⊥BE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于点</w:t>
      </w:r>
      <w:r w:rsidRPr="008F2793">
        <w:rPr>
          <w:color w:val="000000" w:themeColor="text1"/>
        </w:rPr>
        <w:object w:dxaOrig="230" w:dyaOrig="250">
          <v:shape id="_x0000_i1259" type="#_x0000_t75" alt=" " style="width:11.25pt;height:12.75pt" o:ole="">
            <v:imagedata r:id="rId102" o:title="eqId895dc3dc3a6606ff487a4c4863e18509"/>
          </v:shape>
          <o:OLEObject Type="Embed" ProgID="Equation.DSMT4" ShapeID="_x0000_i1259" DrawAspect="Content" ObjectID="_1850628956" r:id="rId386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1752600" cy="1276350"/>
            <wp:effectExtent l="19050" t="0" r="0" b="0"/>
            <wp:docPr id="853603089" name="图片 85360308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603089" name=""/>
                    <pic:cNvPicPr>
                      <a:picLocks noChangeAspect="1"/>
                    </pic:cNvPicPr>
                  </pic:nvPicPr>
                  <pic:blipFill>
                    <a:blip r:embed="rId387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∠FGB=∠C=90°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由（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）可得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∠FBC=∠FBE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又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FB=FB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△FBC≌△FBG</m:t>
        </m:r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m:rPr>
                <m:nor/>
              </m:rP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AAS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FC=FG,BC=BG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m:oMath>
        <m:limUpp>
          <m:limUp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limUpp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EF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li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⏜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lim>
        </m:limUpp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limUpp>
          <m:limUp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limUpp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FD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li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⏜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lim>
        </m:limUpp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FD=FE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m:rPr>
            <m:nor/>
          </m:rP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Rt</m:t>
        </m:r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△EFG≌</m:t>
        </m:r>
        <m:r>
          <m:rPr>
            <m:nor/>
          </m:rP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Rt</m:t>
        </m:r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△DFC</m:t>
        </m:r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m:rPr>
                <m:nor/>
              </m:rP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HL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CD=EG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lastRenderedPageBreak/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BE=BG+EG=BC+CD=BD+2CD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，即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BE=BD+2CD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【详解】（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）略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（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）略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23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(1)</w:t>
      </w:r>
      <w:r w:rsidRPr="008F2793">
        <w:rPr>
          <w:color w:val="000000" w:themeColor="text1"/>
        </w:rPr>
        <w:object w:dxaOrig="209" w:dyaOrig="543">
          <v:shape id="_x0000_i1260" type="#_x0000_t75" alt=" " style="width:10.5pt;height:27pt" o:ole="">
            <v:imagedata r:id="rId388" o:title="eqIdbf31876698721a199c7c53c6b320aa86"/>
          </v:shape>
          <o:OLEObject Type="Embed" ProgID="Equation.DSMT4" ShapeID="_x0000_i1260" DrawAspect="Content" ObjectID="_1850628957" r:id="rId389"/>
        </w:objec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(2)①</w:t>
      </w:r>
      <w:r w:rsidRPr="008F2793">
        <w:rPr>
          <w:color w:val="000000" w:themeColor="text1"/>
        </w:rPr>
        <w:object w:dxaOrig="209" w:dyaOrig="543">
          <v:shape id="_x0000_i1261" type="#_x0000_t75" alt=" " style="width:10.5pt;height:27pt" o:ole="">
            <v:imagedata r:id="rId388" o:title="eqIdbf31876698721a199c7c53c6b320aa86"/>
          </v:shape>
          <o:OLEObject Type="Embed" ProgID="Equation.DSMT4" ShapeID="_x0000_i1261" DrawAspect="Content" ObjectID="_1850628958" r:id="rId390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；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②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∠BAC=∠BFC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，证明如下：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连接</w:t>
      </w:r>
      <w:r w:rsidRPr="008F2793">
        <w:rPr>
          <w:color w:val="000000" w:themeColor="text1"/>
        </w:rPr>
        <w:object w:dxaOrig="376" w:dyaOrig="230">
          <v:shape id="_x0000_i1262" type="#_x0000_t75" alt=" " style="width:18.75pt;height:11.25pt" o:ole="">
            <v:imagedata r:id="rId391" o:title="eqId6aa2b5e09f8ec785c59900a529390a02"/>
          </v:shape>
          <o:OLEObject Type="Embed" ProgID="Equation.DSMT4" ShapeID="_x0000_i1262" DrawAspect="Content" ObjectID="_1850628959" r:id="rId392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933450" cy="1438275"/>
            <wp:effectExtent l="19050" t="0" r="0" b="0"/>
            <wp:docPr id="1666805166" name="图片 166680516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6805166" name=""/>
                    <pic:cNvPicPr>
                      <a:picLocks noChangeAspect="1"/>
                    </pic:cNvPicPr>
                  </pic:nvPicPr>
                  <pic:blipFill>
                    <a:blip r:embed="rId393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由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①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得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△BAD∽△CAE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∠ABD=∠ACE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，即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∠ABF=∠ACF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点</w:t>
      </w:r>
      <w:r w:rsidRPr="008F2793">
        <w:rPr>
          <w:color w:val="000000" w:themeColor="text1"/>
        </w:rPr>
        <w:object w:dxaOrig="209" w:dyaOrig="230">
          <v:shape id="_x0000_i1263" type="#_x0000_t75" alt=" " style="width:10.5pt;height:11.25pt" o:ole="">
            <v:imagedata r:id="rId52" o:title="eqId5963abe8f421bd99a2aaa94831a951e9"/>
          </v:shape>
          <o:OLEObject Type="Embed" ProgID="Equation.DSMT4" ShapeID="_x0000_i1263" DrawAspect="Content" ObjectID="_1850628960" r:id="rId394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、</w:t>
      </w:r>
      <w:r w:rsidRPr="008F2793">
        <w:rPr>
          <w:color w:val="000000" w:themeColor="text1"/>
        </w:rPr>
        <w:object w:dxaOrig="209" w:dyaOrig="230">
          <v:shape id="_x0000_i1264" type="#_x0000_t75" alt=" " style="width:10.5pt;height:11.25pt" o:ole="">
            <v:imagedata r:id="rId54" o:title="eqId7f9e8449aad35c5d840a3395ea86df6d"/>
          </v:shape>
          <o:OLEObject Type="Embed" ProgID="Equation.DSMT4" ShapeID="_x0000_i1264" DrawAspect="Content" ObjectID="_1850628961" r:id="rId395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、</w:t>
      </w:r>
      <w:r w:rsidRPr="008F2793">
        <w:rPr>
          <w:color w:val="000000" w:themeColor="text1"/>
        </w:rPr>
        <w:object w:dxaOrig="209" w:dyaOrig="250">
          <v:shape id="_x0000_i1265" type="#_x0000_t75" alt=" " style="width:10.5pt;height:12.75pt" o:ole="">
            <v:imagedata r:id="rId58" o:title="eqIdc5db41a1f31d6baee7c69990811edb9f"/>
          </v:shape>
          <o:OLEObject Type="Embed" ProgID="Equation.DSMT4" ShapeID="_x0000_i1265" DrawAspect="Content" ObjectID="_1850628962" r:id="rId396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、</w:t>
      </w:r>
      <w:r w:rsidRPr="008F2793">
        <w:rPr>
          <w:color w:val="000000" w:themeColor="text1"/>
        </w:rPr>
        <w:object w:dxaOrig="230" w:dyaOrig="230">
          <v:shape id="_x0000_i1266" type="#_x0000_t75" alt=" " style="width:11.25pt;height:11.25pt" o:ole="">
            <v:imagedata r:id="rId98" o:title="eqIda0ed1ec316bc54c37c4286c208f55667"/>
          </v:shape>
          <o:OLEObject Type="Embed" ProgID="Equation.DSMT4" ShapeID="_x0000_i1266" DrawAspect="Content" ObjectID="_1850628963" r:id="rId397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四点共圆，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∠BAC=∠BFC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；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(3)①</w:t>
      </w:r>
      <w:r w:rsidRPr="008F2793">
        <w:rPr>
          <w:color w:val="000000" w:themeColor="text1"/>
        </w:rPr>
        <w:object w:dxaOrig="167" w:dyaOrig="250">
          <v:shape id="_x0000_i1267" type="#_x0000_t75" alt=" " style="width:8.25pt;height:12.75pt" o:ole="">
            <v:imagedata r:id="rId398" o:title="eqIdd91e07104b699c4012be2d26160976a2"/>
          </v:shape>
          <o:OLEObject Type="Embed" ProgID="Equation.DSMT4" ShapeID="_x0000_i1267" DrawAspect="Content" ObjectID="_1850628964" r:id="rId399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；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②</w:t>
      </w:r>
      <m:oMath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36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（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</w:t>
      </w:r>
      <w:r w:rsidR="00CA49AB"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）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解：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△ABC∽△ADE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AD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AE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AB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AC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AD=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AE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AB=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AC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点</w:t>
      </w:r>
      <w:r w:rsidRPr="008F2793">
        <w:rPr>
          <w:color w:val="000000" w:themeColor="text1"/>
        </w:rPr>
        <w:object w:dxaOrig="230" w:dyaOrig="230">
          <v:shape id="_x0000_i1268" type="#_x0000_t75" alt=" " style="width:11.25pt;height:11.25pt" o:ole="">
            <v:imagedata r:id="rId60" o:title="eqId8455657dde27aabe6adb7b188e031c11"/>
          </v:shape>
          <o:OLEObject Type="Embed" ProgID="Equation.DSMT4" ShapeID="_x0000_i1268" DrawAspect="Content" ObjectID="_1850628965" r:id="rId400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w:r w:rsidRPr="008F2793">
        <w:rPr>
          <w:color w:val="000000" w:themeColor="text1"/>
        </w:rPr>
        <w:object w:dxaOrig="209" w:dyaOrig="230">
          <v:shape id="_x0000_i1269" type="#_x0000_t75" alt=" " style="width:10.5pt;height:11.25pt" o:ole="">
            <v:imagedata r:id="rId62" o:title="eqId2a30f3a8b673cc28bd90c50cf1a35281"/>
          </v:shape>
          <o:OLEObject Type="Embed" ProgID="Equation.DSMT4" ShapeID="_x0000_i1269" DrawAspect="Content" ObjectID="_1850628966" r:id="rId401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分别在边</w:t>
      </w:r>
      <w:r w:rsidRPr="008F2793">
        <w:rPr>
          <w:color w:val="000000" w:themeColor="text1"/>
        </w:rPr>
        <w:object w:dxaOrig="355" w:dyaOrig="230">
          <v:shape id="_x0000_i1270" type="#_x0000_t75" alt=" " style="width:18pt;height:11.25pt" o:ole="">
            <v:imagedata r:id="rId28" o:title="eqIdf52a58fbaf4fea03567e88a9f0f6e37e"/>
          </v:shape>
          <o:OLEObject Type="Embed" ProgID="Equation.DSMT4" ShapeID="_x0000_i1270" DrawAspect="Content" ObjectID="_1850628967" r:id="rId402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和</w:t>
      </w:r>
      <w:r w:rsidRPr="008F2793">
        <w:rPr>
          <w:color w:val="000000" w:themeColor="text1"/>
        </w:rPr>
        <w:object w:dxaOrig="376" w:dyaOrig="250">
          <v:shape id="_x0000_i1271" type="#_x0000_t75" alt=" " style="width:18.75pt;height:12.75pt" o:ole="">
            <v:imagedata r:id="rId92" o:title="eqId60ef95894ceebaf236170e8832dcf7e3"/>
          </v:shape>
          <o:OLEObject Type="Embed" ProgID="Equation.DSMT4" ShapeID="_x0000_i1271" DrawAspect="Content" ObjectID="_1850628968" r:id="rId403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上，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BD=AB-AD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CE=AC-AE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BD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CE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AB-AD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AC-AE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f>
              <m:f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fPr>
              <m:num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num>
              <m:den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3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n>
            </m:f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AC-</m:t>
            </m:r>
            <m:f>
              <m:f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fPr>
              <m:num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num>
              <m:den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3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n>
            </m:f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AE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AC-AE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f>
              <m:f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fPr>
              <m:num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num>
              <m:den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3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n>
            </m:f>
            <m:d>
              <m:d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d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AC-AE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AC-AE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；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（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）解：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①∵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△ABC∽△ADE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AB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AD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AC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AE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∠BAC=∠DAE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∠BAC+∠CAD=∠DAE+∠CAD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AB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AC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AD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AE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∠BAD=∠CAE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lastRenderedPageBreak/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△BAD∽△CAE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BD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CE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AB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AC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；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②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略；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（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3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）解：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①∵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四边形</w:t>
      </w:r>
      <w:r w:rsidRPr="008F2793">
        <w:rPr>
          <w:color w:val="000000" w:themeColor="text1"/>
        </w:rPr>
        <w:object w:dxaOrig="626" w:dyaOrig="250">
          <v:shape id="_x0000_i1272" type="#_x0000_t75" alt=" " style="width:31.5pt;height:12.75pt" o:ole="">
            <v:imagedata r:id="rId112" o:title="eqId411b38a18046fea8e9fab1f9f9b80a5f"/>
          </v:shape>
          <o:OLEObject Type="Embed" ProgID="Equation.DSMT4" ShapeID="_x0000_i1272" DrawAspect="Content" ObjectID="_1850628969" r:id="rId404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为矩形，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w:r w:rsidRPr="008F2793">
        <w:rPr>
          <w:color w:val="000000" w:themeColor="text1"/>
        </w:rPr>
        <w:object w:dxaOrig="1127" w:dyaOrig="250">
          <v:shape id="_x0000_i1273" type="#_x0000_t75" alt=" " style="width:56.25pt;height:12.75pt" o:ole="">
            <v:imagedata r:id="rId301" o:title="eqId45acdbac251ca6b76a166c1242e71df9"/>
          </v:shape>
          <o:OLEObject Type="Embed" ProgID="Equation.DSMT4" ShapeID="_x0000_i1273" DrawAspect="Content" ObjectID="_1850628970" r:id="rId405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AE=</m:t>
        </m:r>
        <m:rad>
          <m:radPr>
            <m:degHide m:val="on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radPr>
          <m:deg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g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p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B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p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p>
            </m:s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+B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p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E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p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p>
            </m:sSup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rad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rad>
          <m:radPr>
            <m:degHide m:val="on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radPr>
          <m:deg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g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ra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△AFG∽△ABE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∠AFG=∠ABC=90°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∠FAG=∠BAE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∠AGF=∠AEB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点</w:t>
      </w:r>
      <w:r w:rsidRPr="008F2793">
        <w:rPr>
          <w:color w:val="000000" w:themeColor="text1"/>
        </w:rPr>
        <w:object w:dxaOrig="230" w:dyaOrig="230">
          <v:shape id="_x0000_i1274" type="#_x0000_t75" alt=" " style="width:11.25pt;height:11.25pt" o:ole="">
            <v:imagedata r:id="rId98" o:title="eqIda0ed1ec316bc54c37c4286c208f55667"/>
          </v:shape>
          <o:OLEObject Type="Embed" ProgID="Equation.DSMT4" ShapeID="_x0000_i1274" DrawAspect="Content" ObjectID="_1850628971" r:id="rId406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在线段</w:t>
      </w:r>
      <w:r w:rsidRPr="008F2793">
        <w:rPr>
          <w:color w:val="000000" w:themeColor="text1"/>
        </w:rPr>
        <w:object w:dxaOrig="334" w:dyaOrig="250">
          <v:shape id="_x0000_i1275" type="#_x0000_t75" alt=" " style="width:16.5pt;height:12.75pt" o:ole="">
            <v:imagedata r:id="rId100" o:title="eqId6b1bd1adfe4cc6566218f19970c2fd3b"/>
          </v:shape>
          <o:OLEObject Type="Embed" ProgID="Equation.DSMT4" ShapeID="_x0000_i1275" DrawAspect="Content" ObjectID="_1850628972" r:id="rId407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的延长线上，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∠AGF=∠AEF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点</w:t>
      </w:r>
      <w:r w:rsidRPr="008F2793">
        <w:rPr>
          <w:color w:val="000000" w:themeColor="text1"/>
        </w:rPr>
        <w:object w:dxaOrig="209" w:dyaOrig="230">
          <v:shape id="_x0000_i1276" type="#_x0000_t75" alt=" " style="width:10.5pt;height:11.25pt" o:ole="">
            <v:imagedata r:id="rId52" o:title="eqId5963abe8f421bd99a2aaa94831a951e9"/>
          </v:shape>
          <o:OLEObject Type="Embed" ProgID="Equation.DSMT4" ShapeID="_x0000_i1276" DrawAspect="Content" ObjectID="_1850628973" r:id="rId408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、</w:t>
      </w:r>
      <w:r w:rsidRPr="008F2793">
        <w:rPr>
          <w:color w:val="000000" w:themeColor="text1"/>
        </w:rPr>
        <w:object w:dxaOrig="230" w:dyaOrig="230">
          <v:shape id="_x0000_i1277" type="#_x0000_t75" alt=" " style="width:11.25pt;height:11.25pt" o:ole="">
            <v:imagedata r:id="rId98" o:title="eqIda0ed1ec316bc54c37c4286c208f55667"/>
          </v:shape>
          <o:OLEObject Type="Embed" ProgID="Equation.DSMT4" ShapeID="_x0000_i1277" DrawAspect="Content" ObjectID="_1850628974" r:id="rId409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、</w:t>
      </w:r>
      <w:r w:rsidRPr="008F2793">
        <w:rPr>
          <w:color w:val="000000" w:themeColor="text1"/>
        </w:rPr>
        <w:object w:dxaOrig="230" w:dyaOrig="250">
          <v:shape id="_x0000_i1278" type="#_x0000_t75" alt=" " style="width:11.25pt;height:12.75pt" o:ole="">
            <v:imagedata r:id="rId102" o:title="eqId895dc3dc3a6606ff487a4c4863e18509"/>
          </v:shape>
          <o:OLEObject Type="Embed" ProgID="Equation.DSMT4" ShapeID="_x0000_i1278" DrawAspect="Content" ObjectID="_1850628975" r:id="rId410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、</w:t>
      </w:r>
      <w:r w:rsidRPr="008F2793">
        <w:rPr>
          <w:color w:val="000000" w:themeColor="text1"/>
        </w:rPr>
        <w:object w:dxaOrig="209" w:dyaOrig="230">
          <v:shape id="_x0000_i1279" type="#_x0000_t75" alt=" " style="width:10.5pt;height:11.25pt" o:ole="">
            <v:imagedata r:id="rId62" o:title="eqId2a30f3a8b673cc28bd90c50cf1a35281"/>
          </v:shape>
          <o:OLEObject Type="Embed" ProgID="Equation.DSMT4" ShapeID="_x0000_i1279" DrawAspect="Content" ObjectID="_1850628976" r:id="rId411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四点共圆，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∠AFG+∠AEG=180°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∠AEG=90°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EG=EA=</m:t>
        </m:r>
        <m:rad>
          <m:radPr>
            <m:degHide m:val="on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radPr>
          <m:deg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g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ra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AG=</m:t>
        </m:r>
        <m:rad>
          <m:radPr>
            <m:degHide m:val="on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radPr>
          <m:deg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g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p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E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p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p>
            </m:s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+E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p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G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p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p>
            </m:sSup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rad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rad>
          <m:radPr>
            <m:degHide m:val="on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radPr>
          <m:deg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g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26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ra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∠FAG=∠BAE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m:rPr>
            <m:sty m:val="p"/>
          </m:rP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tan</m:t>
        </m:r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∠FAG=</m:t>
        </m:r>
        <m:r>
          <m:rPr>
            <m:sty m:val="p"/>
          </m:rP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tan</m:t>
        </m:r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∠BAE=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BE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AB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m:rPr>
            <m:sty m:val="p"/>
          </m:rP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tan</m:t>
        </m:r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∠FAG=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FG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AF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设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FG=2x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，则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AF=3x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由勾股定理得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A</m:t>
        </m:r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F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+F</m:t>
        </m:r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G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=A</m:t>
        </m:r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G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d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3x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+</m:t>
        </m:r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d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2x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hAnsi="Cambria Math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radPr>
                  <m:deg>
                    <m:ctrlPr>
                      <w:rPr>
                        <w:rFonts w:ascii="Times New Roman" w:hAnsi="Times New Roman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deg>
                  <m:e>
                    <m:r>
                      <w:rPr>
                        <w:rFonts w:ascii="Cambria Math" w:hAnsi="Cambria Math" w:cs="Cambria Math"/>
                        <w:color w:val="000000" w:themeColor="text1"/>
                        <w:kern w:val="2"/>
                        <w:sz w:val="21"/>
                        <w:szCs w:val="22"/>
                      </w:rPr>
                      <m:t>26</m:t>
                    </m:r>
                    <m:ctrlPr>
                      <w:rPr>
                        <w:rFonts w:ascii="Times New Roman" w:hAnsi="Times New Roman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e>
                </m:rad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w:r w:rsidRPr="008F2793">
        <w:rPr>
          <w:color w:val="000000" w:themeColor="text1"/>
        </w:rPr>
        <w:object w:dxaOrig="647" w:dyaOrig="313">
          <v:shape id="_x0000_i1280" type="#_x0000_t75" alt=" " style="width:32.25pt;height:15.75pt" o:ole="">
            <v:imagedata r:id="rId412" o:title="eqIdd324b8cc99df14a6418e7d0f7b7d7436"/>
          </v:shape>
          <o:OLEObject Type="Embed" ProgID="Equation.DSMT4" ShapeID="_x0000_i1280" DrawAspect="Content" ObjectID="_1850628977" r:id="rId413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（负值不符合题意，舍去），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AF=3x=3</m:t>
        </m:r>
        <m:rad>
          <m:radPr>
            <m:degHide m:val="on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radPr>
          <m:deg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g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ra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BF=</m:t>
        </m:r>
        <m:rad>
          <m:radPr>
            <m:degHide m:val="on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radPr>
          <m:deg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g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p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F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p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p>
            </m:s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-A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p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B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p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p>
            </m:sSup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rad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=3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EF=BF+BE=5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；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②∵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主动点</w:t>
      </w:r>
      <w:r w:rsidRPr="008F2793">
        <w:rPr>
          <w:color w:val="000000" w:themeColor="text1"/>
        </w:rPr>
        <w:object w:dxaOrig="230" w:dyaOrig="230">
          <v:shape id="_x0000_i1281" type="#_x0000_t75" alt=" " style="width:11.25pt;height:11.25pt" o:ole="">
            <v:imagedata r:id="rId98" o:title="eqIda0ed1ec316bc54c37c4286c208f55667"/>
          </v:shape>
          <o:OLEObject Type="Embed" ProgID="Equation.DSMT4" ShapeID="_x0000_i1281" DrawAspect="Content" ObjectID="_1850628978" r:id="rId414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在直线</w:t>
      </w:r>
      <w:r w:rsidRPr="008F2793">
        <w:rPr>
          <w:color w:val="000000" w:themeColor="text1"/>
        </w:rPr>
        <w:object w:dxaOrig="355" w:dyaOrig="250">
          <v:shape id="_x0000_i1282" type="#_x0000_t75" alt=" " style="width:18pt;height:12.75pt" o:ole="">
            <v:imagedata r:id="rId247" o:title="eqId0dc5c9827dfd0be5a9c85962d6ccbfb1"/>
          </v:shape>
          <o:OLEObject Type="Embed" ProgID="Equation.DSMT4" ShapeID="_x0000_i1282" DrawAspect="Content" ObjectID="_1850628979" r:id="rId415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上，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从动点</w:t>
      </w:r>
      <w:r w:rsidRPr="008F2793">
        <w:rPr>
          <w:color w:val="000000" w:themeColor="text1"/>
        </w:rPr>
        <w:object w:dxaOrig="230" w:dyaOrig="250">
          <v:shape id="_x0000_i1283" type="#_x0000_t75" alt=" " style="width:11.25pt;height:12.75pt" o:ole="">
            <v:imagedata r:id="rId102" o:title="eqId895dc3dc3a6606ff487a4c4863e18509"/>
          </v:shape>
          <o:OLEObject Type="Embed" ProgID="Equation.DSMT4" ShapeID="_x0000_i1283" DrawAspect="Content" ObjectID="_1850628980" r:id="rId416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必须在某一直线上，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当点</w:t>
      </w:r>
      <w:r w:rsidRPr="008F2793">
        <w:rPr>
          <w:color w:val="000000" w:themeColor="text1"/>
        </w:rPr>
        <w:object w:dxaOrig="230" w:dyaOrig="230">
          <v:shape id="_x0000_i1284" type="#_x0000_t75" alt=" " style="width:11.25pt;height:11.25pt" o:ole="">
            <v:imagedata r:id="rId98" o:title="eqIda0ed1ec316bc54c37c4286c208f55667"/>
          </v:shape>
          <o:OLEObject Type="Embed" ProgID="Equation.DSMT4" ShapeID="_x0000_i1284" DrawAspect="Content" ObjectID="_1850628981" r:id="rId417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在点</w:t>
      </w:r>
      <w:r w:rsidRPr="008F2793">
        <w:rPr>
          <w:color w:val="000000" w:themeColor="text1"/>
        </w:rPr>
        <w:object w:dxaOrig="209" w:dyaOrig="230">
          <v:shape id="_x0000_i1285" type="#_x0000_t75" alt=" " style="width:10.5pt;height:11.25pt" o:ole="">
            <v:imagedata r:id="rId54" o:title="eqId7f9e8449aad35c5d840a3395ea86df6d"/>
          </v:shape>
          <o:OLEObject Type="Embed" ProgID="Equation.DSMT4" ShapeID="_x0000_i1285" DrawAspect="Content" ObjectID="_1850628982" r:id="rId418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时，点</w:t>
      </w:r>
      <w:r w:rsidRPr="008F2793">
        <w:rPr>
          <w:color w:val="000000" w:themeColor="text1"/>
        </w:rPr>
        <w:object w:dxaOrig="230" w:dyaOrig="250">
          <v:shape id="_x0000_i1286" type="#_x0000_t75" alt=" " style="width:11.25pt;height:12.75pt" o:ole="">
            <v:imagedata r:id="rId102" o:title="eqId895dc3dc3a6606ff487a4c4863e18509"/>
          </v:shape>
          <o:OLEObject Type="Embed" ProgID="Equation.DSMT4" ShapeID="_x0000_i1286" DrawAspect="Content" ObjectID="_1850628983" r:id="rId419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在点</w:t>
      </w:r>
      <w:r w:rsidRPr="008F2793">
        <w:rPr>
          <w:color w:val="000000" w:themeColor="text1"/>
        </w:rPr>
        <w:object w:dxaOrig="209" w:dyaOrig="230">
          <v:shape id="_x0000_i1287" type="#_x0000_t75" alt=" " style="width:10.5pt;height:11.25pt" o:ole="">
            <v:imagedata r:id="rId62" o:title="eqId2a30f3a8b673cc28bd90c50cf1a35281"/>
          </v:shape>
          <o:OLEObject Type="Embed" ProgID="Equation.DSMT4" ShapeID="_x0000_i1287" DrawAspect="Content" ObjectID="_1850628984" r:id="rId420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的位置，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lastRenderedPageBreak/>
        <w:t>∴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点</w:t>
      </w:r>
      <w:r w:rsidRPr="008F2793">
        <w:rPr>
          <w:color w:val="000000" w:themeColor="text1"/>
        </w:rPr>
        <w:object w:dxaOrig="230" w:dyaOrig="250">
          <v:shape id="_x0000_i1288" type="#_x0000_t75" alt=" " style="width:11.25pt;height:12.75pt" o:ole="">
            <v:imagedata r:id="rId102" o:title="eqId895dc3dc3a6606ff487a4c4863e18509"/>
          </v:shape>
          <o:OLEObject Type="Embed" ProgID="Equation.DSMT4" ShapeID="_x0000_i1288" DrawAspect="Content" ObjectID="_1850628985" r:id="rId421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在直线</w:t>
      </w:r>
      <w:r w:rsidRPr="008F2793">
        <w:rPr>
          <w:color w:val="000000" w:themeColor="text1"/>
        </w:rPr>
        <w:object w:dxaOrig="376" w:dyaOrig="250">
          <v:shape id="_x0000_i1289" type="#_x0000_t75" alt=" " style="width:18.75pt;height:12.75pt" o:ole="">
            <v:imagedata r:id="rId257" o:title="eqId31e55e398e8520d8a36fb5a625a085b8"/>
          </v:shape>
          <o:OLEObject Type="Embed" ProgID="Equation.DSMT4" ShapeID="_x0000_i1289" DrawAspect="Content" ObjectID="_1850628986" r:id="rId422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上运动，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1724025" cy="1304925"/>
            <wp:effectExtent l="19050" t="0" r="9525" b="0"/>
            <wp:docPr id="1309381238" name="图片 130938123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9381238" name=""/>
                    <pic:cNvPicPr>
                      <a:picLocks noChangeAspect="1"/>
                    </pic:cNvPicPr>
                  </pic:nvPicPr>
                  <pic:blipFill>
                    <a:blip r:embed="rId423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当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C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G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⊥EG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时，</w:t>
      </w:r>
      <w:r w:rsidRPr="008F2793">
        <w:rPr>
          <w:color w:val="000000" w:themeColor="text1"/>
        </w:rPr>
        <w:object w:dxaOrig="376" w:dyaOrig="250">
          <v:shape id="_x0000_i1290" type="#_x0000_t75" alt=" " style="width:18.75pt;height:12.75pt" o:ole="">
            <v:imagedata r:id="rId255" o:title="eqIdabf80148409afb32ced0b4f59f1ba709"/>
          </v:shape>
          <o:OLEObject Type="Embed" ProgID="Equation.DSMT4" ShapeID="_x0000_i1290" DrawAspect="Content" ObjectID="_1850628987" r:id="rId424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的长度最小，为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C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G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，此时点</w:t>
      </w:r>
      <w:r w:rsidRPr="008F2793">
        <w:rPr>
          <w:color w:val="000000" w:themeColor="text1"/>
        </w:rPr>
        <w:object w:dxaOrig="230" w:dyaOrig="230">
          <v:shape id="_x0000_i1291" type="#_x0000_t75" alt=" " style="width:11.25pt;height:11.25pt" o:ole="">
            <v:imagedata r:id="rId98" o:title="eqIda0ed1ec316bc54c37c4286c208f55667"/>
          </v:shape>
          <o:OLEObject Type="Embed" ProgID="Equation.DSMT4" ShapeID="_x0000_i1291" DrawAspect="Content" ObjectID="_1850628988" r:id="rId425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在</w:t>
      </w:r>
      <w:r w:rsidRPr="008F2793">
        <w:rPr>
          <w:color w:val="000000" w:themeColor="text1"/>
        </w:rPr>
        <w:object w:dxaOrig="230" w:dyaOrig="313">
          <v:shape id="_x0000_i1292" type="#_x0000_t75" alt=" " style="width:11.25pt;height:15.75pt" o:ole="">
            <v:imagedata r:id="rId426" o:title="eqIdf5076289823db419f94e9c0c8f4aafd9"/>
          </v:shape>
          <o:OLEObject Type="Embed" ProgID="Equation.DSMT4" ShapeID="_x0000_i1292" DrawAspect="Content" ObjectID="_1850628989" r:id="rId427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处，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由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①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得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∠AEG=90°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∠AEB+∠BEG=∠AEB+∠BAE=90°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∠BEG=∠BAE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∠BEG=∠CE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G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∠BAE=∠CE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G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m:rPr>
            <m:sty m:val="p"/>
          </m:rP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tan</m:t>
        </m:r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∠CE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G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r>
          <m:rPr>
            <m:sty m:val="p"/>
          </m:rP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tan</m:t>
        </m:r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∠BAE=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C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b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G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b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1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b>
            </m:sSub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E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b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G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b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1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b>
            </m:sSub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设</w:t>
      </w:r>
      <m:oMath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C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b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G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b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1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b>
            </m:sSub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E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b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G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b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1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b>
            </m:sSub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，则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E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G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=3a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由勾股定理得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C</m:t>
        </m:r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b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G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b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1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b>
            </m:sSub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+E</m:t>
        </m:r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b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G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b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1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b>
            </m:sSub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=C</m:t>
        </m:r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E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d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2a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+</m:t>
        </m:r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d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3a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d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6-2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解得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a=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4</m:t>
            </m:r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13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（负值不符合题意舍去），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E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G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=3a=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12</m:t>
            </m:r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13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C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G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=2a=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8</m:t>
            </m:r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13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作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G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M⊥BC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于</w:t>
      </w:r>
      <w:r w:rsidRPr="008F2793">
        <w:rPr>
          <w:color w:val="000000" w:themeColor="text1"/>
        </w:rPr>
        <w:object w:dxaOrig="271" w:dyaOrig="230">
          <v:shape id="_x0000_i1293" type="#_x0000_t75" alt=" " style="width:13.5pt;height:11.25pt" o:ole="">
            <v:imagedata r:id="rId189" o:title="eqIdac047e91852b91af639feec23a9598b2"/>
          </v:shape>
          <o:OLEObject Type="Embed" ProgID="Equation.DSMT4" ShapeID="_x0000_i1293" DrawAspect="Content" ObjectID="_1850628990" r:id="rId428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S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△C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b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G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b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1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b>
            </m:s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E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E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G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⋅C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G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CE⋅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G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M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G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M=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E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b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G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b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1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b>
            </m:s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⋅C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b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G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b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1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b>
            </m:sSub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CE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f>
              <m:f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fPr>
              <m:num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12</m:t>
                </m:r>
                <m:rad>
                  <m:radPr>
                    <m:degHide m:val="on"/>
                    <m:ctrlPr>
                      <w:rPr>
                        <w:rFonts w:ascii="Cambria Math" w:hAnsi="Cambria Math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radPr>
                  <m:deg>
                    <m:ctrlPr>
                      <w:rPr>
                        <w:rFonts w:ascii="Times New Roman" w:hAnsi="Times New Roman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deg>
                  <m:e>
                    <m:r>
                      <w:rPr>
                        <w:rFonts w:ascii="Cambria Math" w:hAnsi="Cambria Math" w:cs="Cambria Math"/>
                        <w:color w:val="000000" w:themeColor="text1"/>
                        <w:kern w:val="2"/>
                        <w:sz w:val="21"/>
                        <w:szCs w:val="22"/>
                      </w:rPr>
                      <m:t>13</m:t>
                    </m:r>
                    <m:ctrlPr>
                      <w:rPr>
                        <w:rFonts w:ascii="Times New Roman" w:hAnsi="Times New Roman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e>
                </m:rad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num>
              <m:den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13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n>
            </m:f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×</m:t>
            </m:r>
            <m:f>
              <m:f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fPr>
              <m:num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8</m:t>
                </m:r>
                <m:rad>
                  <m:radPr>
                    <m:degHide m:val="on"/>
                    <m:ctrlPr>
                      <w:rPr>
                        <w:rFonts w:ascii="Cambria Math" w:hAnsi="Cambria Math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radPr>
                  <m:deg>
                    <m:ctrlPr>
                      <w:rPr>
                        <w:rFonts w:ascii="Times New Roman" w:hAnsi="Times New Roman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deg>
                  <m:e>
                    <m:r>
                      <w:rPr>
                        <w:rFonts w:ascii="Cambria Math" w:hAnsi="Cambria Math" w:cs="Cambria Math"/>
                        <w:color w:val="000000" w:themeColor="text1"/>
                        <w:kern w:val="2"/>
                        <w:sz w:val="21"/>
                        <w:szCs w:val="22"/>
                      </w:rPr>
                      <m:t>13</m:t>
                    </m:r>
                    <m:ctrlPr>
                      <w:rPr>
                        <w:rFonts w:ascii="Times New Roman" w:hAnsi="Times New Roman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e>
                </m:rad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num>
              <m:den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13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n>
            </m:f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4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24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CM=</m:t>
        </m:r>
        <m:rad>
          <m:radPr>
            <m:degHide m:val="on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radPr>
          <m:deg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g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C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 w:cs="Cambria Math"/>
                        <w:color w:val="000000" w:themeColor="text1"/>
                        <w:kern w:val="2"/>
                        <w:sz w:val="21"/>
                        <w:szCs w:val="22"/>
                      </w:rPr>
                      <m:t>G</m:t>
                    </m:r>
                    <m:ctrlPr>
                      <w:rPr>
                        <w:rFonts w:ascii="Times New Roman" w:hAnsi="Times New Roman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e>
                  <m:sub>
                    <m:r>
                      <w:rPr>
                        <w:rFonts w:ascii="Cambria Math" w:hAnsi="Cambria Math" w:cs="Cambria Math"/>
                        <w:color w:val="000000" w:themeColor="text1"/>
                        <w:kern w:val="2"/>
                        <w:sz w:val="21"/>
                        <w:szCs w:val="22"/>
                      </w:rPr>
                      <m:t>1</m:t>
                    </m:r>
                    <m:ctrlPr>
                      <w:rPr>
                        <w:rFonts w:ascii="Times New Roman" w:hAnsi="Times New Roman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sub>
                </m:sSub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p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p>
            </m:s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-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b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G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b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1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b>
            </m:sSub>
            <m:sSup>
              <m:sSup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p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M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p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p>
            </m:sSup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rad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16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BM=BC-CM=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62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△A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F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G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∽△ABE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∠A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F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G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=∠ABE=90°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G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ME=∠ABE=90°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lastRenderedPageBreak/>
        <w:t>∵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∠BAE+∠AEB=∠AEB+∠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G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EM=90°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∠BAE=∠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G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EM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△AB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F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∽△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F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M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G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AB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B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b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F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b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1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b>
            </m:sSub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b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F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b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1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b>
            </m:s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M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b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G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b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1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b>
            </m:s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M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B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b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F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b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1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b>
            </m:sSub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BM-B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b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F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b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1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b>
            </m:sSub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f>
              <m:f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fPr>
              <m:num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24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num>
              <m:den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13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n>
            </m:f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B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b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F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b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1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b>
            </m:sSub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f>
              <m:f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fPr>
              <m:num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62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num>
              <m:den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13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n>
            </m:f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-B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b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F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b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1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b>
            </m:sSub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f>
              <m:f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fPr>
              <m:num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24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num>
              <m:den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13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n>
            </m:f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B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F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36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或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B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F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=2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（此时点</w:t>
      </w:r>
      <w:r w:rsidRPr="008F2793">
        <w:rPr>
          <w:color w:val="000000" w:themeColor="text1"/>
        </w:rPr>
        <w:object w:dxaOrig="230" w:dyaOrig="230">
          <v:shape id="_x0000_i1294" type="#_x0000_t75" alt=" " style="width:11.25pt;height:11.25pt" o:ole="">
            <v:imagedata r:id="rId98" o:title="eqIda0ed1ec316bc54c37c4286c208f55667"/>
          </v:shape>
          <o:OLEObject Type="Embed" ProgID="Equation.DSMT4" ShapeID="_x0000_i1294" DrawAspect="Content" ObjectID="_1850628991" r:id="rId429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和点</w:t>
      </w:r>
      <w:r w:rsidRPr="008F2793">
        <w:rPr>
          <w:color w:val="000000" w:themeColor="text1"/>
        </w:rPr>
        <w:object w:dxaOrig="209" w:dyaOrig="230">
          <v:shape id="_x0000_i1295" type="#_x0000_t75" alt=" " style="width:10.5pt;height:11.25pt" o:ole="">
            <v:imagedata r:id="rId62" o:title="eqId2a30f3a8b673cc28bd90c50cf1a35281"/>
          </v:shape>
          <o:OLEObject Type="Embed" ProgID="Equation.DSMT4" ShapeID="_x0000_i1295" DrawAspect="Content" ObjectID="_1850628992" r:id="rId430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重合，不符合题意，舍去），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综上所述，当</w:t>
      </w:r>
      <w:r w:rsidRPr="008F2793">
        <w:rPr>
          <w:color w:val="000000" w:themeColor="text1"/>
        </w:rPr>
        <w:object w:dxaOrig="376" w:dyaOrig="250">
          <v:shape id="_x0000_i1296" type="#_x0000_t75" alt=" " style="width:18.75pt;height:12.75pt" o:ole="">
            <v:imagedata r:id="rId255" o:title="eqIdabf80148409afb32ced0b4f59f1ba709"/>
          </v:shape>
          <o:OLEObject Type="Embed" ProgID="Equation.DSMT4" ShapeID="_x0000_i1296" DrawAspect="Content" ObjectID="_1850628993" r:id="rId431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的长度最小时，此时</w:t>
      </w:r>
      <w:r w:rsidRPr="008F2793">
        <w:rPr>
          <w:color w:val="000000" w:themeColor="text1"/>
        </w:rPr>
        <w:object w:dxaOrig="355" w:dyaOrig="230">
          <v:shape id="_x0000_i1297" type="#_x0000_t75" alt=" " style="width:18pt;height:11.25pt" o:ole="">
            <v:imagedata r:id="rId263" o:title="eqId274cf35acb4a1748d15c39d15a9bea7b"/>
          </v:shape>
          <o:OLEObject Type="Embed" ProgID="Equation.DSMT4" ShapeID="_x0000_i1297" DrawAspect="Content" ObjectID="_1850628994" r:id="rId432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的长为</w:t>
      </w:r>
      <m:oMath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36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24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(1)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y=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+x-6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(2)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t=-3-3</m:t>
        </m:r>
        <m:rad>
          <m:radPr>
            <m:degHide m:val="on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radPr>
          <m:deg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g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ra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或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t=-3+3</m:t>
        </m:r>
        <m:rad>
          <m:radPr>
            <m:degHide m:val="on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radPr>
          <m:deg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g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ra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或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t=-3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(3)</w:t>
      </w:r>
      <m:oMath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15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（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1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）解：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直线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y=-x-6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与</w:t>
      </w:r>
      <w:r w:rsidRPr="008F2793">
        <w:rPr>
          <w:color w:val="000000" w:themeColor="text1"/>
        </w:rPr>
        <w:object w:dxaOrig="167" w:dyaOrig="209">
          <v:shape id="_x0000_i1298" type="#_x0000_t75" alt=" " style="width:8.25pt;height:10.5pt" o:ole="">
            <v:imagedata r:id="rId37" o:title="eqId81dea63b8ce3e51adf66cf7b9982a248"/>
          </v:shape>
          <o:OLEObject Type="Embed" ProgID="Equation.DSMT4" ShapeID="_x0000_i1298" DrawAspect="Content" ObjectID="_1850628995" r:id="rId433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轴交于点</w:t>
      </w:r>
      <w:r w:rsidRPr="008F2793">
        <w:rPr>
          <w:color w:val="000000" w:themeColor="text1"/>
        </w:rPr>
        <w:object w:dxaOrig="209" w:dyaOrig="230">
          <v:shape id="_x0000_i1299" type="#_x0000_t75" alt=" " style="width:10.5pt;height:11.25pt" o:ole="">
            <v:imagedata r:id="rId52" o:title="eqId5963abe8f421bd99a2aaa94831a951e9"/>
          </v:shape>
          <o:OLEObject Type="Embed" ProgID="Equation.DSMT4" ShapeID="_x0000_i1299" DrawAspect="Content" ObjectID="_1850628996" r:id="rId434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，与</w:t>
      </w:r>
      <w:r w:rsidRPr="008F2793">
        <w:rPr>
          <w:color w:val="000000" w:themeColor="text1"/>
        </w:rPr>
        <w:object w:dxaOrig="188" w:dyaOrig="209">
          <v:shape id="_x0000_i1300" type="#_x0000_t75" alt=" " style="width:9.75pt;height:10.5pt" o:ole="">
            <v:imagedata r:id="rId39" o:title="eqIdd053b14c8588eee2acbbe44fc37a6886"/>
          </v:shape>
          <o:OLEObject Type="Embed" ProgID="Equation.DSMT4" ShapeID="_x0000_i1300" DrawAspect="Content" ObjectID="_1850628997" r:id="rId435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轴交于点</w:t>
      </w:r>
      <w:r w:rsidRPr="008F2793">
        <w:rPr>
          <w:color w:val="000000" w:themeColor="text1"/>
        </w:rPr>
        <w:object w:dxaOrig="209" w:dyaOrig="250">
          <v:shape id="_x0000_i1301" type="#_x0000_t75" alt=" " style="width:10.5pt;height:12.75pt" o:ole="">
            <v:imagedata r:id="rId58" o:title="eqIdc5db41a1f31d6baee7c69990811edb9f"/>
          </v:shape>
          <o:OLEObject Type="Embed" ProgID="Equation.DSMT4" ShapeID="_x0000_i1301" DrawAspect="Content" ObjectID="_1850628998" r:id="rId436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当</w:t>
      </w:r>
      <w:r w:rsidRPr="008F2793">
        <w:rPr>
          <w:color w:val="000000" w:themeColor="text1"/>
        </w:rPr>
        <w:object w:dxaOrig="501" w:dyaOrig="250">
          <v:shape id="_x0000_i1302" type="#_x0000_t75" alt=" " style="width:24.75pt;height:12.75pt" o:ole="">
            <v:imagedata r:id="rId437" o:title="eqIdbb45f673c56a289ea78831c9237e8d20"/>
          </v:shape>
          <o:OLEObject Type="Embed" ProgID="Equation.DSMT4" ShapeID="_x0000_i1302" DrawAspect="Content" ObjectID="_1850628999" r:id="rId438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时，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y=-6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，当</w:t>
      </w:r>
      <w:r w:rsidRPr="008F2793">
        <w:rPr>
          <w:color w:val="000000" w:themeColor="text1"/>
        </w:rPr>
        <w:object w:dxaOrig="501" w:dyaOrig="271">
          <v:shape id="_x0000_i1303" type="#_x0000_t75" alt=" " style="width:24.75pt;height:13.5pt" o:ole="">
            <v:imagedata r:id="rId439" o:title="eqIde2a7df955fc17e92fd86302f8c34664a"/>
          </v:shape>
          <o:OLEObject Type="Embed" ProgID="Equation.DSMT4" ShapeID="_x0000_i1303" DrawAspect="Content" ObjectID="_1850629000" r:id="rId440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时，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x=-6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A</m:t>
        </m:r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-6,0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C</m:t>
        </m:r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0,-6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抛物线与</w:t>
      </w:r>
      <w:r w:rsidRPr="008F2793">
        <w:rPr>
          <w:color w:val="000000" w:themeColor="text1"/>
        </w:rPr>
        <w:object w:dxaOrig="167" w:dyaOrig="209">
          <v:shape id="_x0000_i1304" type="#_x0000_t75" alt=" " style="width:8.25pt;height:10.5pt" o:ole="">
            <v:imagedata r:id="rId37" o:title="eqId81dea63b8ce3e51adf66cf7b9982a248"/>
          </v:shape>
          <o:OLEObject Type="Embed" ProgID="Equation.DSMT4" ShapeID="_x0000_i1304" DrawAspect="Content" ObjectID="_1850629001" r:id="rId441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轴的另一个交点为</w:t>
      </w:r>
      <w:r w:rsidRPr="008F2793">
        <w:rPr>
          <w:color w:val="000000" w:themeColor="text1"/>
        </w:rPr>
        <w:object w:dxaOrig="209" w:dyaOrig="230">
          <v:shape id="_x0000_i1305" type="#_x0000_t75" alt=" " style="width:10.5pt;height:11.25pt" o:ole="">
            <v:imagedata r:id="rId54" o:title="eqId7f9e8449aad35c5d840a3395ea86df6d"/>
          </v:shape>
          <o:OLEObject Type="Embed" ProgID="Equation.DSMT4" ShapeID="_x0000_i1305" DrawAspect="Content" ObjectID="_1850629002" r:id="rId442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，抛物线的对称轴为直线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x=-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B</m:t>
        </m:r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3,0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设抛物线解析式为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y=a</m:t>
        </m:r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x+6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x-3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，代入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C</m:t>
        </m:r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0,-6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-6=-18a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解得：</w:t>
      </w:r>
      <w:r w:rsidRPr="008F2793">
        <w:rPr>
          <w:color w:val="000000" w:themeColor="text1"/>
        </w:rPr>
        <w:object w:dxaOrig="501" w:dyaOrig="543">
          <v:shape id="_x0000_i1306" type="#_x0000_t75" alt=" " style="width:24.75pt;height:27pt" o:ole="">
            <v:imagedata r:id="rId443" o:title="eqId0dd82b5223c2a708c1729db2a3750990"/>
          </v:shape>
          <o:OLEObject Type="Embed" ProgID="Equation.DSMT4" ShapeID="_x0000_i1306" DrawAspect="Content" ObjectID="_1850629003" r:id="rId444"/>
        </w:objec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y=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x+6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x-3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+x-6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；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（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2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）解：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A</m:t>
        </m:r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-6,0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C</m:t>
        </m:r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0,-6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OA=OC=6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△AOC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是等腰直角三角形，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∠ACO=45°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设直线</w:t>
      </w:r>
      <w:r w:rsidRPr="008F2793">
        <w:rPr>
          <w:color w:val="000000" w:themeColor="text1"/>
        </w:rPr>
        <w:object w:dxaOrig="376" w:dyaOrig="250">
          <v:shape id="_x0000_i1307" type="#_x0000_t75" alt=" " style="width:18.75pt;height:12.75pt" o:ole="">
            <v:imagedata r:id="rId92" o:title="eqId60ef95894ceebaf236170e8832dcf7e3"/>
          </v:shape>
          <o:OLEObject Type="Embed" ProgID="Equation.DSMT4" ShapeID="_x0000_i1307" DrawAspect="Content" ObjectID="_1850629004" r:id="rId445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的解析式为</w:t>
      </w:r>
      <w:r w:rsidRPr="008F2793">
        <w:rPr>
          <w:color w:val="000000" w:themeColor="text1"/>
        </w:rPr>
        <w:object w:dxaOrig="877" w:dyaOrig="271">
          <v:shape id="_x0000_i1308" type="#_x0000_t75" alt=" " style="width:43.5pt;height:13.5pt" o:ole="">
            <v:imagedata r:id="rId357" o:title="eqIdc15fb18163df0690365a0d2e7ee88f5a"/>
          </v:shape>
          <o:OLEObject Type="Embed" ProgID="Equation.DSMT4" ShapeID="_x0000_i1308" DrawAspect="Content" ObjectID="_1850629005" r:id="rId446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，代入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A</m:t>
        </m:r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-6,0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C</m:t>
        </m:r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0,-6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d>
          <m:dPr>
            <m:begChr m:val="{"/>
            <m:endChr m:val=" 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eqArr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-6k+b=0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b=-6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eqAr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，解得：</w:t>
      </w:r>
      <m:oMath>
        <m:d>
          <m:dPr>
            <m:begChr m:val="{"/>
            <m:endChr m:val=" 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eqArr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k=-1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b=-6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eqAr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lastRenderedPageBreak/>
        <w:t>∴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直线</w:t>
      </w:r>
      <w:r w:rsidRPr="008F2793">
        <w:rPr>
          <w:color w:val="000000" w:themeColor="text1"/>
        </w:rPr>
        <w:object w:dxaOrig="376" w:dyaOrig="250">
          <v:shape id="_x0000_i1309" type="#_x0000_t75" alt=" " style="width:18.75pt;height:12.75pt" o:ole="">
            <v:imagedata r:id="rId92" o:title="eqId60ef95894ceebaf236170e8832dcf7e3"/>
          </v:shape>
          <o:OLEObject Type="Embed" ProgID="Equation.DSMT4" ShapeID="_x0000_i1309" DrawAspect="Content" ObjectID="_1850629006" r:id="rId447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的解析式为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y=-x-6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如图，取点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E</m:t>
        </m:r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0,-3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F</m:t>
        </m:r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-9,0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，过点</w:t>
      </w:r>
      <w:r w:rsidRPr="008F2793">
        <w:rPr>
          <w:color w:val="000000" w:themeColor="text1"/>
        </w:rPr>
        <w:object w:dxaOrig="438" w:dyaOrig="271">
          <v:shape id="_x0000_i1310" type="#_x0000_t75" alt=" " style="width:21.75pt;height:13.5pt" o:ole="">
            <v:imagedata r:id="rId448" o:title="eqIdad056c25c0fdcbcc765eb5cbc6093f2b"/>
          </v:shape>
          <o:OLEObject Type="Embed" ProgID="Equation.DSMT4" ShapeID="_x0000_i1310" DrawAspect="Content" ObjectID="_1850629007" r:id="rId449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分别作</w:t>
      </w:r>
      <w:r w:rsidRPr="008F2793">
        <w:rPr>
          <w:color w:val="000000" w:themeColor="text1"/>
        </w:rPr>
        <w:object w:dxaOrig="376" w:dyaOrig="250">
          <v:shape id="_x0000_i1311" type="#_x0000_t75" alt=" " style="width:18.75pt;height:12.75pt" o:ole="">
            <v:imagedata r:id="rId92" o:title="eqId60ef95894ceebaf236170e8832dcf7e3"/>
          </v:shape>
          <o:OLEObject Type="Embed" ProgID="Equation.DSMT4" ShapeID="_x0000_i1311" DrawAspect="Content" ObjectID="_1850629008" r:id="rId450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的平行线</w:t>
      </w:r>
      <w:r w:rsidRPr="008F2793">
        <w:rPr>
          <w:color w:val="000000" w:themeColor="text1"/>
        </w:rPr>
        <w:object w:dxaOrig="376" w:dyaOrig="313">
          <v:shape id="_x0000_i1312" type="#_x0000_t75" alt=" " style="width:18.75pt;height:15.75pt" o:ole="">
            <v:imagedata r:id="rId451" o:title="eqId44434b647ec546fe787e2164e0be6cd2"/>
          </v:shape>
          <o:OLEObject Type="Embed" ProgID="Equation.DSMT4" ShapeID="_x0000_i1312" DrawAspect="Content" ObjectID="_1850629009" r:id="rId452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，过点</w:t>
      </w:r>
      <w:r w:rsidRPr="008F2793">
        <w:rPr>
          <w:color w:val="000000" w:themeColor="text1"/>
        </w:rPr>
        <w:object w:dxaOrig="438" w:dyaOrig="271">
          <v:shape id="_x0000_i1313" type="#_x0000_t75" alt=" " style="width:21.75pt;height:13.5pt" o:ole="">
            <v:imagedata r:id="rId448" o:title="eqIdad056c25c0fdcbcc765eb5cbc6093f2b"/>
          </v:shape>
          <o:OLEObject Type="Embed" ProgID="Equation.DSMT4" ShapeID="_x0000_i1313" DrawAspect="Content" ObjectID="_1850629010" r:id="rId453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分别作</w:t>
      </w:r>
      <w:r w:rsidRPr="008F2793">
        <w:rPr>
          <w:color w:val="000000" w:themeColor="text1"/>
        </w:rPr>
        <w:object w:dxaOrig="376" w:dyaOrig="250">
          <v:shape id="_x0000_i1314" type="#_x0000_t75" alt=" " style="width:18.75pt;height:12.75pt" o:ole="">
            <v:imagedata r:id="rId92" o:title="eqId60ef95894ceebaf236170e8832dcf7e3"/>
          </v:shape>
          <o:OLEObject Type="Embed" ProgID="Equation.DSMT4" ShapeID="_x0000_i1314" DrawAspect="Content" ObjectID="_1850629011" r:id="rId454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的垂线，垂足分别为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K,G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1638300" cy="1638300"/>
            <wp:effectExtent l="19050" t="0" r="0" b="0"/>
            <wp:docPr id="2032327570" name="图片 203232757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2327570" name=""/>
                    <pic:cNvPicPr>
                      <a:picLocks noChangeAspect="1"/>
                    </pic:cNvPicPr>
                  </pic:nvPicPr>
                  <pic:blipFill>
                    <a:blip r:embed="rId455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∠GCF=∠ECK=∠ACO=45°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EC=FC=3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△ECK,△GCF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是等腰直角三角形，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EK=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EC=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FG=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FC=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点</w:t>
      </w:r>
      <w:r w:rsidRPr="008F2793">
        <w:rPr>
          <w:color w:val="000000" w:themeColor="text1"/>
        </w:rPr>
        <w:object w:dxaOrig="230" w:dyaOrig="230">
          <v:shape id="_x0000_i1315" type="#_x0000_t75" alt=" " style="width:11.25pt;height:11.25pt" o:ole="">
            <v:imagedata r:id="rId60" o:title="eqId8455657dde27aabe6adb7b188e031c11"/>
          </v:shape>
          <o:OLEObject Type="Embed" ProgID="Equation.DSMT4" ShapeID="_x0000_i1315" DrawAspect="Content" ObjectID="_1850629012" r:id="rId456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到直线</w:t>
      </w:r>
      <w:r w:rsidRPr="008F2793">
        <w:rPr>
          <w:color w:val="000000" w:themeColor="text1"/>
        </w:rPr>
        <w:object w:dxaOrig="376" w:dyaOrig="250">
          <v:shape id="_x0000_i1316" type="#_x0000_t75" alt=" " style="width:18.75pt;height:12.75pt" o:ole="">
            <v:imagedata r:id="rId208" o:title="eqIde1a9c6a736e6eac98a676fa3232db5a5"/>
          </v:shape>
          <o:OLEObject Type="Embed" ProgID="Equation.DSMT4" ShapeID="_x0000_i1316" DrawAspect="Content" ObjectID="_1850629013" r:id="rId457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的距离为</w:t>
      </w:r>
      <m:oMath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ad>
          <m:radPr>
            <m:degHide m:val="on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radPr>
          <m:deg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g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rad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w:r w:rsidRPr="008F2793">
        <w:rPr>
          <w:color w:val="000000" w:themeColor="text1"/>
        </w:rPr>
        <w:object w:dxaOrig="230" w:dyaOrig="230">
          <v:shape id="_x0000_i1317" type="#_x0000_t75" alt=" " style="width:11.25pt;height:11.25pt" o:ole="">
            <v:imagedata r:id="rId60" o:title="eqId8455657dde27aabe6adb7b188e031c11"/>
          </v:shape>
          <o:OLEObject Type="Embed" ProgID="Equation.DSMT4" ShapeID="_x0000_i1317" DrawAspect="Content" ObjectID="_1850629014" r:id="rId458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在</w:t>
      </w:r>
      <w:r w:rsidRPr="008F2793">
        <w:rPr>
          <w:color w:val="000000" w:themeColor="text1"/>
        </w:rPr>
        <w:object w:dxaOrig="376" w:dyaOrig="313">
          <v:shape id="_x0000_i1318" type="#_x0000_t75" alt=" " style="width:18.75pt;height:15.75pt" o:ole="">
            <v:imagedata r:id="rId451" o:title="eqId44434b647ec546fe787e2164e0be6cd2"/>
          </v:shape>
          <o:OLEObject Type="Embed" ProgID="Equation.DSMT4" ShapeID="_x0000_i1318" DrawAspect="Content" ObjectID="_1850629015" r:id="rId459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上，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w:r w:rsidRPr="008F2793">
        <w:rPr>
          <w:color w:val="000000" w:themeColor="text1"/>
        </w:rPr>
        <w:object w:dxaOrig="376" w:dyaOrig="313">
          <v:shape id="_x0000_i1319" type="#_x0000_t75" alt=" " style="width:18.75pt;height:15.75pt" o:ole="">
            <v:imagedata r:id="rId451" o:title="eqId44434b647ec546fe787e2164e0be6cd2"/>
          </v:shape>
          <o:OLEObject Type="Embed" ProgID="Equation.DSMT4" ShapeID="_x0000_i1319" DrawAspect="Content" ObjectID="_1850629016" r:id="rId460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平行</w:t>
      </w:r>
      <w:r w:rsidRPr="008F2793">
        <w:rPr>
          <w:color w:val="000000" w:themeColor="text1"/>
        </w:rPr>
        <w:object w:dxaOrig="376" w:dyaOrig="250">
          <v:shape id="_x0000_i1320" type="#_x0000_t75" alt=" " style="width:18.75pt;height:12.75pt" o:ole="">
            <v:imagedata r:id="rId92" o:title="eqId60ef95894ceebaf236170e8832dcf7e3"/>
          </v:shape>
          <o:OLEObject Type="Embed" ProgID="Equation.DSMT4" ShapeID="_x0000_i1320" DrawAspect="Content" ObjectID="_1850629017" r:id="rId461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w:r w:rsidRPr="008F2793">
        <w:rPr>
          <w:color w:val="000000" w:themeColor="text1"/>
        </w:rPr>
        <w:object w:dxaOrig="376" w:dyaOrig="313">
          <v:shape id="_x0000_i1321" type="#_x0000_t75" alt=" " style="width:18.75pt;height:15.75pt" o:ole="">
            <v:imagedata r:id="rId451" o:title="eqId44434b647ec546fe787e2164e0be6cd2"/>
          </v:shape>
          <o:OLEObject Type="Embed" ProgID="Equation.DSMT4" ShapeID="_x0000_i1321" DrawAspect="Content" ObjectID="_1850629018" r:id="rId462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的解析式分别为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y=-x-3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y=-x-9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联立</w:t>
      </w:r>
      <m:oMath>
        <m:d>
          <m:dPr>
            <m:begChr m:val="{"/>
            <m:endChr m:val=" 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eqArr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y=-x-3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y=</m:t>
                </m:r>
                <m:f>
                  <m:fPr>
                    <m:ctrlPr>
                      <w:rPr>
                        <w:rFonts w:ascii="Cambria Math" w:hAnsi="Cambria Math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fPr>
                  <m:num>
                    <m:r>
                      <w:rPr>
                        <w:rFonts w:ascii="Cambria Math" w:hAnsi="Cambria Math" w:cs="Cambria Math"/>
                        <w:color w:val="000000" w:themeColor="text1"/>
                        <w:kern w:val="2"/>
                        <w:sz w:val="21"/>
                        <w:szCs w:val="22"/>
                      </w:rPr>
                      <m:t>1</m:t>
                    </m:r>
                    <m:ctrlPr>
                      <w:rPr>
                        <w:rFonts w:ascii="Times New Roman" w:hAnsi="Times New Roman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num>
                  <m:den>
                    <m:r>
                      <w:rPr>
                        <w:rFonts w:ascii="Cambria Math" w:hAnsi="Cambria Math" w:cs="Cambria Math"/>
                        <w:color w:val="000000" w:themeColor="text1"/>
                        <w:kern w:val="2"/>
                        <w:sz w:val="21"/>
                        <w:szCs w:val="22"/>
                      </w:rPr>
                      <m:t>3</m:t>
                    </m:r>
                    <m:ctrlPr>
                      <w:rPr>
                        <w:rFonts w:ascii="Times New Roman" w:hAnsi="Times New Roman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den>
                </m:f>
                <m:sSup>
                  <m:sSupPr>
                    <m:ctrlPr>
                      <w:rPr>
                        <w:rFonts w:ascii="Cambria Math" w:hAnsi="Cambria Math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 w:cs="Cambria Math"/>
                        <w:color w:val="000000" w:themeColor="text1"/>
                        <w:kern w:val="2"/>
                        <w:sz w:val="21"/>
                        <w:szCs w:val="22"/>
                      </w:rPr>
                      <m:t>x</m:t>
                    </m:r>
                    <m:ctrlPr>
                      <w:rPr>
                        <w:rFonts w:ascii="Times New Roman" w:hAnsi="Times New Roman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e>
                  <m:sup>
                    <m:r>
                      <w:rPr>
                        <w:rFonts w:ascii="Cambria Math" w:hAnsi="Cambria Math" w:cs="Cambria Math"/>
                        <w:color w:val="000000" w:themeColor="text1"/>
                        <w:kern w:val="2"/>
                        <w:sz w:val="21"/>
                        <w:szCs w:val="22"/>
                      </w:rPr>
                      <m:t>2</m:t>
                    </m:r>
                    <m:ctrlPr>
                      <w:rPr>
                        <w:rFonts w:ascii="Times New Roman" w:hAnsi="Times New Roman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sup>
                </m:sSup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+x-6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eqAr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消去</w:t>
      </w:r>
      <w:r w:rsidRPr="008F2793">
        <w:rPr>
          <w:color w:val="000000" w:themeColor="text1"/>
        </w:rPr>
        <w:object w:dxaOrig="188" w:dyaOrig="209">
          <v:shape id="_x0000_i1322" type="#_x0000_t75" alt=" " style="width:9.75pt;height:10.5pt" o:ole="">
            <v:imagedata r:id="rId39" o:title="eqIdd053b14c8588eee2acbbe44fc37a6886"/>
          </v:shape>
          <o:OLEObject Type="Embed" ProgID="Equation.DSMT4" ShapeID="_x0000_i1322" DrawAspect="Content" ObjectID="_1850629019" r:id="rId463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得，</w:t>
      </w:r>
      <m:oMath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+x-6=-x-3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解得：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=-3-3</m:t>
        </m:r>
        <m:rad>
          <m:radPr>
            <m:degHide m:val="on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radPr>
          <m:deg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g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rad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,</m:t>
        </m:r>
        <m:sSub>
          <m:sSub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b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b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b>
        </m:sSub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=-3+3</m:t>
        </m:r>
        <m:rad>
          <m:radPr>
            <m:degHide m:val="on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radPr>
          <m:deg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g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rad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联立</w:t>
      </w:r>
      <m:oMath>
        <m:d>
          <m:dPr>
            <m:begChr m:val="{"/>
            <m:endChr m:val=" 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eqArr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y=-x-9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y=</m:t>
                </m:r>
                <m:f>
                  <m:fPr>
                    <m:ctrlPr>
                      <w:rPr>
                        <w:rFonts w:ascii="Cambria Math" w:hAnsi="Cambria Math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fPr>
                  <m:num>
                    <m:r>
                      <w:rPr>
                        <w:rFonts w:ascii="Cambria Math" w:hAnsi="Cambria Math" w:cs="Cambria Math"/>
                        <w:color w:val="000000" w:themeColor="text1"/>
                        <w:kern w:val="2"/>
                        <w:sz w:val="21"/>
                        <w:szCs w:val="22"/>
                      </w:rPr>
                      <m:t>1</m:t>
                    </m:r>
                    <m:ctrlPr>
                      <w:rPr>
                        <w:rFonts w:ascii="Times New Roman" w:hAnsi="Times New Roman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num>
                  <m:den>
                    <m:r>
                      <w:rPr>
                        <w:rFonts w:ascii="Cambria Math" w:hAnsi="Cambria Math" w:cs="Cambria Math"/>
                        <w:color w:val="000000" w:themeColor="text1"/>
                        <w:kern w:val="2"/>
                        <w:sz w:val="21"/>
                        <w:szCs w:val="22"/>
                      </w:rPr>
                      <m:t>3</m:t>
                    </m:r>
                    <m:ctrlPr>
                      <w:rPr>
                        <w:rFonts w:ascii="Times New Roman" w:hAnsi="Times New Roman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den>
                </m:f>
                <m:sSup>
                  <m:sSupPr>
                    <m:ctrlPr>
                      <w:rPr>
                        <w:rFonts w:ascii="Cambria Math" w:hAnsi="Cambria Math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 w:cs="Cambria Math"/>
                        <w:color w:val="000000" w:themeColor="text1"/>
                        <w:kern w:val="2"/>
                        <w:sz w:val="21"/>
                        <w:szCs w:val="22"/>
                      </w:rPr>
                      <m:t>x</m:t>
                    </m:r>
                    <m:ctrlPr>
                      <w:rPr>
                        <w:rFonts w:ascii="Times New Roman" w:hAnsi="Times New Roman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e>
                  <m:sup>
                    <m:r>
                      <w:rPr>
                        <w:rFonts w:ascii="Cambria Math" w:hAnsi="Cambria Math" w:cs="Cambria Math"/>
                        <w:color w:val="000000" w:themeColor="text1"/>
                        <w:kern w:val="2"/>
                        <w:sz w:val="21"/>
                        <w:szCs w:val="22"/>
                      </w:rPr>
                      <m:t>2</m:t>
                    </m:r>
                    <m:ctrlPr>
                      <w:rPr>
                        <w:rFonts w:ascii="Times New Roman" w:hAnsi="Times New Roman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sup>
                </m:sSup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+x-6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eqAr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消去</w:t>
      </w:r>
      <w:r w:rsidRPr="008F2793">
        <w:rPr>
          <w:color w:val="000000" w:themeColor="text1"/>
        </w:rPr>
        <w:object w:dxaOrig="188" w:dyaOrig="209">
          <v:shape id="_x0000_i1323" type="#_x0000_t75" alt=" " style="width:9.75pt;height:10.5pt" o:ole="">
            <v:imagedata r:id="rId39" o:title="eqIdd053b14c8588eee2acbbe44fc37a6886"/>
          </v:shape>
          <o:OLEObject Type="Embed" ProgID="Equation.DSMT4" ShapeID="_x0000_i1323" DrawAspect="Content" ObjectID="_1850629020" r:id="rId464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得，</w:t>
      </w:r>
      <m:oMath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+x-6=-x-9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解得：</w:t>
      </w:r>
      <w:r w:rsidRPr="008F2793">
        <w:rPr>
          <w:color w:val="000000" w:themeColor="text1"/>
        </w:rPr>
        <w:object w:dxaOrig="605" w:dyaOrig="250">
          <v:shape id="_x0000_i1324" type="#_x0000_t75" alt=" " style="width:30pt;height:12.75pt" o:ole="">
            <v:imagedata r:id="rId465" o:title="eqIdba53065eb180a682305fddb95d14b62f"/>
          </v:shape>
          <o:OLEObject Type="Embed" ProgID="Equation.DSMT4" ShapeID="_x0000_i1324" DrawAspect="Content" ObjectID="_1850629021" r:id="rId466"/>
        </w:objec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点</w:t>
      </w:r>
      <w:r w:rsidRPr="008F2793">
        <w:rPr>
          <w:color w:val="000000" w:themeColor="text1"/>
        </w:rPr>
        <w:object w:dxaOrig="230" w:dyaOrig="230">
          <v:shape id="_x0000_i1325" type="#_x0000_t75" alt=" " style="width:11.25pt;height:11.25pt" o:ole="">
            <v:imagedata r:id="rId60" o:title="eqId8455657dde27aabe6adb7b188e031c11"/>
          </v:shape>
          <o:OLEObject Type="Embed" ProgID="Equation.DSMT4" ShapeID="_x0000_i1325" DrawAspect="Content" ObjectID="_1850629022" r:id="rId467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横坐标为</w:t>
      </w:r>
      <w:r w:rsidRPr="008F2793">
        <w:rPr>
          <w:color w:val="000000" w:themeColor="text1"/>
        </w:rPr>
        <w:object w:dxaOrig="125" w:dyaOrig="209">
          <v:shape id="_x0000_i1326" type="#_x0000_t75" alt=" " style="width:6pt;height:10.5pt" o:ole="">
            <v:imagedata r:id="rId278" o:title="eqId36a1b09c653185842513e24ebba60bb3"/>
          </v:shape>
          <o:OLEObject Type="Embed" ProgID="Equation.DSMT4" ShapeID="_x0000_i1326" DrawAspect="Content" ObjectID="_1850629023" r:id="rId468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t=-3-3</m:t>
        </m:r>
        <m:rad>
          <m:radPr>
            <m:degHide m:val="on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radPr>
          <m:deg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g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ra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或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t=-3+3</m:t>
        </m:r>
        <m:rad>
          <m:radPr>
            <m:degHide m:val="on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radPr>
          <m:deg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g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ra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或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t=-3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（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3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）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∵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y=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x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+x-6=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sSup>
          <m:sSup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d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x+</m:t>
                </m:r>
                <m:f>
                  <m:fPr>
                    <m:ctrlPr>
                      <w:rPr>
                        <w:rFonts w:ascii="Cambria Math" w:hAnsi="Cambria Math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fPr>
                  <m:num>
                    <m:r>
                      <w:rPr>
                        <w:rFonts w:ascii="Cambria Math" w:hAnsi="Cambria Math" w:cs="Cambria Math"/>
                        <w:color w:val="000000" w:themeColor="text1"/>
                        <w:kern w:val="2"/>
                        <w:sz w:val="21"/>
                        <w:szCs w:val="22"/>
                      </w:rPr>
                      <m:t>3</m:t>
                    </m:r>
                    <m:ctrlPr>
                      <w:rPr>
                        <w:rFonts w:ascii="Times New Roman" w:hAnsi="Times New Roman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num>
                  <m:den>
                    <m:r>
                      <w:rPr>
                        <w:rFonts w:ascii="Cambria Math" w:hAnsi="Cambria Math" w:cs="Cambria Math"/>
                        <w:color w:val="000000" w:themeColor="text1"/>
                        <w:kern w:val="2"/>
                        <w:sz w:val="21"/>
                        <w:szCs w:val="22"/>
                      </w:rPr>
                      <m:t>2</m:t>
                    </m:r>
                    <m:ctrlPr>
                      <w:rPr>
                        <w:rFonts w:ascii="Times New Roman" w:hAnsi="Times New Roman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den>
                </m:f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  <m: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sup>
        </m:sSup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-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27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4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H</m:t>
        </m:r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-</m:t>
            </m:r>
            <m:f>
              <m:f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fPr>
              <m:num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3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num>
              <m:den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n>
            </m:f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,-</m:t>
            </m:r>
            <m:f>
              <m:f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fPr>
              <m:num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27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num>
              <m:den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4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n>
            </m:f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lastRenderedPageBreak/>
        <w:t>如图，过点</w:t>
      </w:r>
      <w:r w:rsidRPr="008F2793">
        <w:rPr>
          <w:color w:val="000000" w:themeColor="text1"/>
        </w:rPr>
        <w:object w:dxaOrig="209" w:dyaOrig="230">
          <v:shape id="_x0000_i1327" type="#_x0000_t75" alt=" " style="width:10.5pt;height:11.25pt" o:ole="">
            <v:imagedata r:id="rId76" o:title="eqIddad2a36927223bd70f426ba06aea4b45"/>
          </v:shape>
          <o:OLEObject Type="Embed" ProgID="Equation.DSMT4" ShapeID="_x0000_i1327" DrawAspect="Content" ObjectID="_1850629024" r:id="rId469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作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PQ⊥HQ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使得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PQ=2QH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，则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PH=</m:t>
        </m:r>
        <m:rad>
          <m:radPr>
            <m:degHide m:val="on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radPr>
          <m:deg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g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P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p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Q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p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p>
            </m:sSup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+Q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sSupPr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H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  <m:sup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sup>
            </m:sSup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rad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rad>
          <m:radPr>
            <m:degHide m:val="on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radPr>
          <m:deg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g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5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rad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QH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m:rPr>
            <m:sty m:val="p"/>
          </m:rP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sin</m:t>
        </m:r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∠PHQ=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PQ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PH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5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5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r>
          <m:rPr>
            <m:sty m:val="p"/>
          </m:rP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tan</m:t>
        </m:r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∠PHQ=2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m:oMath>
        <m:r>
          <m:rPr>
            <m:sty m:val="p"/>
          </m:rP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cos</m:t>
        </m:r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∠PHQ=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5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5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PQ=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5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5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PH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eastAsia="Times New Roman" w:hAnsi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2190750" cy="1343025"/>
            <wp:effectExtent l="19050" t="0" r="0" b="0"/>
            <wp:docPr id="611297681" name="图片 61129768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297681" name=""/>
                    <pic:cNvPicPr>
                      <a:picLocks noChangeAspect="1"/>
                    </pic:cNvPicPr>
                  </pic:nvPicPr>
                  <pic:blipFill>
                    <a:blip r:embed="rId470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过点</w:t>
      </w:r>
      <w:r w:rsidRPr="008F2793">
        <w:rPr>
          <w:color w:val="000000" w:themeColor="text1"/>
        </w:rPr>
        <w:object w:dxaOrig="209" w:dyaOrig="250">
          <v:shape id="_x0000_i1328" type="#_x0000_t75" alt=" " style="width:10.5pt;height:12.75pt" o:ole="">
            <v:imagedata r:id="rId105" o:title="eqId1dde8112e8eb968fd042418dd632759e"/>
          </v:shape>
          <o:OLEObject Type="Embed" ProgID="Equation.DSMT4" ShapeID="_x0000_i1328" DrawAspect="Content" ObjectID="_1850629025" r:id="rId471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作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ON⊥QH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，设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HQ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的延长线交</w:t>
      </w:r>
      <w:r w:rsidRPr="008F2793">
        <w:rPr>
          <w:color w:val="000000" w:themeColor="text1"/>
        </w:rPr>
        <w:object w:dxaOrig="167" w:dyaOrig="209">
          <v:shape id="_x0000_i1329" type="#_x0000_t75" alt=" " style="width:8.25pt;height:10.5pt" o:ole="">
            <v:imagedata r:id="rId37" o:title="eqId81dea63b8ce3e51adf66cf7b9982a248"/>
          </v:shape>
          <o:OLEObject Type="Embed" ProgID="Equation.DSMT4" ShapeID="_x0000_i1329" DrawAspect="Content" ObjectID="_1850629026" r:id="rId472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轴于点</w:t>
      </w:r>
      <w:r w:rsidRPr="008F2793">
        <w:rPr>
          <w:color w:val="000000" w:themeColor="text1"/>
        </w:rPr>
        <w:object w:dxaOrig="188" w:dyaOrig="230">
          <v:shape id="_x0000_i1330" type="#_x0000_t75" alt=" " style="width:9.75pt;height:11.25pt" o:ole="">
            <v:imagedata r:id="rId473" o:title="eqId0b68df477b3ee45ac0f725db00d465a1"/>
          </v:shape>
          <o:OLEObject Type="Embed" ProgID="Equation.DSMT4" ShapeID="_x0000_i1330" DrawAspect="Content" ObjectID="_1850629027" r:id="rId474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  <w:r w:rsidRPr="008F2793">
        <w:rPr>
          <w:color w:val="000000" w:themeColor="text1"/>
        </w:rPr>
        <w:object w:dxaOrig="397" w:dyaOrig="230">
          <v:shape id="_x0000_i1331" type="#_x0000_t75" alt=" " style="width:19.5pt;height:11.25pt" o:ole="">
            <v:imagedata r:id="rId475" o:title="eqId35d58f9019097bd05037aefd5c322916"/>
          </v:shape>
          <o:OLEObject Type="Embed" ProgID="Equation.DSMT4" ShapeID="_x0000_i1331" DrawAspect="Content" ObjectID="_1850629028" r:id="rId476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交</w:t>
      </w:r>
      <w:r w:rsidRPr="008F2793">
        <w:rPr>
          <w:color w:val="000000" w:themeColor="text1"/>
        </w:rPr>
        <w:object w:dxaOrig="167" w:dyaOrig="209">
          <v:shape id="_x0000_i1332" type="#_x0000_t75" alt=" " style="width:8.25pt;height:10.5pt" o:ole="">
            <v:imagedata r:id="rId37" o:title="eqId81dea63b8ce3e51adf66cf7b9982a248"/>
          </v:shape>
          <o:OLEObject Type="Embed" ProgID="Equation.DSMT4" ShapeID="_x0000_i1332" DrawAspect="Content" ObjectID="_1850629029" r:id="rId477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轴于点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L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，则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∠TON=90°-∠OTH=∠PHQ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PH+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5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PO=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5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fPr>
              <m:num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2</m:t>
                </m:r>
                <m:rad>
                  <m:radPr>
                    <m:degHide m:val="on"/>
                    <m:ctrlPr>
                      <w:rPr>
                        <w:rFonts w:ascii="Cambria Math" w:hAnsi="Cambria Math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radPr>
                  <m:deg>
                    <m:ctrlPr>
                      <w:rPr>
                        <w:rFonts w:ascii="Times New Roman" w:hAnsi="Times New Roman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deg>
                  <m:e>
                    <m:r>
                      <w:rPr>
                        <w:rFonts w:ascii="Cambria Math" w:hAnsi="Cambria Math" w:cs="Cambria Math"/>
                        <w:color w:val="000000" w:themeColor="text1"/>
                        <w:kern w:val="2"/>
                        <w:sz w:val="21"/>
                        <w:szCs w:val="22"/>
                      </w:rPr>
                      <m:t>5</m:t>
                    </m:r>
                    <m:ctrlPr>
                      <w:rPr>
                        <w:rFonts w:ascii="Times New Roman" w:hAnsi="Times New Roman"/>
                        <w:color w:val="000000" w:themeColor="text1"/>
                        <w:kern w:val="2"/>
                        <w:sz w:val="21"/>
                        <w:szCs w:val="22"/>
                      </w:rPr>
                    </m:ctrlPr>
                  </m:e>
                </m:rad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num>
              <m:den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5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n>
            </m:f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PH+PO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5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d>
          <m:d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dPr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PQ+PO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d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≥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5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ON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当</w:t>
      </w:r>
      <w:r w:rsidRPr="008F2793">
        <w:rPr>
          <w:color w:val="000000" w:themeColor="text1"/>
        </w:rPr>
        <w:object w:dxaOrig="209" w:dyaOrig="230">
          <v:shape id="_x0000_i1333" type="#_x0000_t75" alt=" " style="width:10.5pt;height:11.25pt" o:ole="">
            <v:imagedata r:id="rId76" o:title="eqIddad2a36927223bd70f426ba06aea4b45"/>
          </v:shape>
          <o:OLEObject Type="Embed" ProgID="Equation.DSMT4" ShapeID="_x0000_i1333" DrawAspect="Content" ObjectID="_1850629030" r:id="rId478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在</w:t>
      </w:r>
      <w:r w:rsidRPr="008F2793">
        <w:rPr>
          <w:color w:val="000000" w:themeColor="text1"/>
        </w:rPr>
        <w:object w:dxaOrig="376" w:dyaOrig="250">
          <v:shape id="_x0000_i1334" type="#_x0000_t75" alt=" " style="width:18.75pt;height:12.75pt" o:ole="">
            <v:imagedata r:id="rId479" o:title="eqId88e9f7d1272b7344346b58b660aa260a"/>
          </v:shape>
          <o:OLEObject Type="Embed" ProgID="Equation.DSMT4" ShapeID="_x0000_i1334" DrawAspect="Content" ObjectID="_1850629031" r:id="rId480"/>
        </w:object>
      </w: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上时，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PH+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5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PO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取得最小值，最小值为</w:t>
      </w:r>
      <m:oMath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5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ON</m:t>
        </m:r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．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LH=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27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4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LT=LH</m:t>
        </m:r>
        <m:r>
          <m:rPr>
            <m:sty m:val="p"/>
          </m:rP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tan</m:t>
        </m:r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∠PHQ=2LH=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27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TO=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27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+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3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=15</m:t>
        </m:r>
      </m:oMath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ON=OT×</m:t>
        </m:r>
        <m:r>
          <m:rPr>
            <m:sty m:val="p"/>
          </m:rP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cos</m:t>
        </m:r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∠TON=15×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5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5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=3</m:t>
        </m:r>
        <m:rad>
          <m:radPr>
            <m:degHide m:val="on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radPr>
          <m:deg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g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5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rad>
      </m:oMath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，</w:t>
      </w:r>
    </w:p>
    <w:p w:rsidR="00917AED" w:rsidRPr="008F2793" w:rsidRDefault="00453BBF" w:rsidP="0095060E">
      <w:pPr>
        <w:pStyle w:val="1"/>
        <w:spacing w:line="360" w:lineRule="auto"/>
        <w:jc w:val="left"/>
        <w:textAlignment w:val="center"/>
        <w:rPr>
          <w:rFonts w:ascii="Times New Roman" w:hAnsi="Times New Roman"/>
          <w:color w:val="000000" w:themeColor="text1"/>
          <w:kern w:val="2"/>
          <w:sz w:val="21"/>
          <w:szCs w:val="22"/>
        </w:rPr>
      </w:pPr>
      <w:r w:rsidRPr="008F2793">
        <w:rPr>
          <w:rFonts w:ascii="Times New Roman" w:hAnsi="Times New Roman"/>
          <w:color w:val="000000" w:themeColor="text1"/>
          <w:kern w:val="2"/>
          <w:sz w:val="21"/>
          <w:szCs w:val="22"/>
        </w:rPr>
        <w:t>∴</w:t>
      </w:r>
      <m:oMath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PH+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5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PO=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5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ON=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hAnsi="Cambria Math"/>
                    <w:color w:val="000000" w:themeColor="text1"/>
                    <w:kern w:val="2"/>
                    <w:sz w:val="21"/>
                    <w:szCs w:val="22"/>
                  </w:rPr>
                </m:ctrlPr>
              </m:radPr>
              <m:deg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deg>
              <m:e>
                <m:r>
                  <w:rPr>
                    <w:rFonts w:ascii="Cambria Math" w:hAnsi="Cambria Math" w:cs="Cambria Math"/>
                    <w:color w:val="000000" w:themeColor="text1"/>
                    <w:kern w:val="2"/>
                    <w:sz w:val="21"/>
                    <w:szCs w:val="22"/>
                  </w:rPr>
                  <m:t>5</m:t>
                </m:r>
                <m:ctrlPr>
                  <w:rPr>
                    <w:rFonts w:ascii="Times New Roman" w:hAnsi="Times New Roman"/>
                    <w:color w:val="000000" w:themeColor="text1"/>
                    <w:kern w:val="2"/>
                    <w:sz w:val="21"/>
                    <w:szCs w:val="22"/>
                  </w:rPr>
                </m:ctrlPr>
              </m:e>
            </m:rad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×3</m:t>
        </m:r>
        <m:rad>
          <m:radPr>
            <m:degHide m:val="on"/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radPr>
          <m:deg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g>
          <m:e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5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e>
        </m:rad>
        <m:r>
          <w:rPr>
            <w:rFonts w:ascii="Cambria Math" w:hAnsi="Cambria Math" w:cs="Cambria Math"/>
            <w:color w:val="000000" w:themeColor="text1"/>
            <w:kern w:val="2"/>
            <w:sz w:val="21"/>
            <w:szCs w:val="22"/>
          </w:rPr>
          <m:t>=</m:t>
        </m:r>
        <m:f>
          <m:fPr>
            <m:ctrlPr>
              <w:rPr>
                <w:rFonts w:ascii="Cambria Math" w:hAnsi="Cambria Math"/>
                <w:color w:val="000000" w:themeColor="text1"/>
                <w:kern w:val="2"/>
                <w:sz w:val="21"/>
                <w:szCs w:val="22"/>
              </w:rPr>
            </m:ctrlPr>
          </m:fPr>
          <m:num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15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num>
          <m:den>
            <m:r>
              <w:rPr>
                <w:rFonts w:ascii="Cambria Math" w:hAnsi="Cambria Math" w:cs="Cambria Math"/>
                <w:color w:val="000000" w:themeColor="text1"/>
                <w:kern w:val="2"/>
                <w:sz w:val="21"/>
                <w:szCs w:val="22"/>
              </w:rPr>
              <m:t>2</m:t>
            </m:r>
            <m:ctrlPr>
              <w:rPr>
                <w:rFonts w:ascii="Times New Roman" w:hAnsi="Times New Roman"/>
                <w:color w:val="000000" w:themeColor="text1"/>
                <w:kern w:val="2"/>
                <w:sz w:val="21"/>
                <w:szCs w:val="22"/>
              </w:rPr>
            </m:ctrlPr>
          </m:den>
        </m:f>
      </m:oMath>
      <w:bookmarkEnd w:id="0"/>
    </w:p>
    <w:sectPr w:rsidR="00917AED" w:rsidRPr="008F2793" w:rsidSect="00C16EEB">
      <w:pgSz w:w="11906" w:h="16838"/>
      <w:pgMar w:top="144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76607" w:rsidRDefault="00476607">
      <w:r>
        <w:separator/>
      </w:r>
    </w:p>
  </w:endnote>
  <w:endnote w:type="continuationSeparator" w:id="0">
    <w:p w:rsidR="00476607" w:rsidRDefault="0047660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黑体">
    <w:altName w:val="SimHei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76607" w:rsidRDefault="00476607">
      <w:r>
        <w:separator/>
      </w:r>
    </w:p>
  </w:footnote>
  <w:footnote w:type="continuationSeparator" w:id="0">
    <w:p w:rsidR="00476607" w:rsidRDefault="00476607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attachedTemplate r:id="rId1"/>
  <w:doNotTrackMoves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22845"/>
    <w:rsid w:val="00422845"/>
    <w:rsid w:val="00453BBF"/>
    <w:rsid w:val="00476607"/>
    <w:rsid w:val="008A0832"/>
    <w:rsid w:val="008F2793"/>
    <w:rsid w:val="00AB1A11"/>
    <w:rsid w:val="00B776E4"/>
    <w:rsid w:val="00BD0006"/>
    <w:rsid w:val="00C16EEB"/>
    <w:rsid w:val="00CA49A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Note Heading" w:semiHidden="0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type="paragraph" w:default="1" w:styleId="a">
    <w:name w:val="Normal"/>
    <w:qFormat/>
    <w:rsid w:val="00C16EEB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rsid w:val="00C16EE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">
    <w:name w:val="页脚 Char"/>
    <w:link w:val="a3"/>
    <w:uiPriority w:val="99"/>
    <w:rsid w:val="00C16EEB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C16EE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link w:val="a4"/>
    <w:uiPriority w:val="99"/>
    <w:rsid w:val="00C16EEB"/>
    <w:rPr>
      <w:sz w:val="18"/>
      <w:szCs w:val="18"/>
    </w:rPr>
  </w:style>
  <w:style w:type="paragraph" w:customStyle="1" w:styleId="1">
    <w:name w:val="正文1"/>
    <w:qFormat/>
    <w:rsid w:val="00C16EEB"/>
    <w:pPr>
      <w:widowControl w:val="0"/>
      <w:jc w:val="both"/>
    </w:pPr>
  </w:style>
  <w:style w:type="paragraph" w:styleId="a5">
    <w:name w:val="Title"/>
    <w:basedOn w:val="a"/>
    <w:next w:val="a"/>
    <w:link w:val="Char1"/>
    <w:uiPriority w:val="10"/>
    <w:qFormat/>
    <w:rsid w:val="008A0832"/>
    <w:pPr>
      <w:spacing w:before="240" w:after="60"/>
      <w:jc w:val="center"/>
      <w:outlineLvl w:val="0"/>
    </w:pPr>
    <w:rPr>
      <w:rFonts w:asciiTheme="majorHAnsi" w:hAnsiTheme="majorHAnsi" w:cstheme="majorBidi"/>
      <w:b/>
      <w:bCs/>
      <w:sz w:val="32"/>
      <w:szCs w:val="32"/>
    </w:rPr>
  </w:style>
  <w:style w:type="character" w:customStyle="1" w:styleId="Char1">
    <w:name w:val="标题 Char"/>
    <w:basedOn w:val="a0"/>
    <w:link w:val="a5"/>
    <w:uiPriority w:val="10"/>
    <w:rsid w:val="008A0832"/>
    <w:rPr>
      <w:rFonts w:asciiTheme="majorHAnsi" w:hAnsiTheme="majorHAnsi" w:cstheme="majorBidi"/>
      <w:b/>
      <w:bCs/>
      <w:kern w:val="2"/>
      <w:sz w:val="32"/>
      <w:szCs w:val="32"/>
    </w:rPr>
  </w:style>
  <w:style w:type="paragraph" w:styleId="a6">
    <w:name w:val="Balloon Text"/>
    <w:basedOn w:val="a"/>
    <w:link w:val="Char2"/>
    <w:uiPriority w:val="99"/>
    <w:semiHidden/>
    <w:unhideWhenUsed/>
    <w:rsid w:val="00AB1A11"/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AB1A11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9.bin"/><Relationship Id="rId299" Type="http://schemas.openxmlformats.org/officeDocument/2006/relationships/image" Target="media/image113.png"/><Relationship Id="rId21" Type="http://schemas.openxmlformats.org/officeDocument/2006/relationships/image" Target="media/image12.png"/><Relationship Id="rId63" Type="http://schemas.openxmlformats.org/officeDocument/2006/relationships/oleObject" Target="embeddings/oleObject26.bin"/><Relationship Id="rId159" Type="http://schemas.openxmlformats.org/officeDocument/2006/relationships/oleObject" Target="embeddings/oleObject89.bin"/><Relationship Id="rId324" Type="http://schemas.openxmlformats.org/officeDocument/2006/relationships/image" Target="media/image122.wmf"/><Relationship Id="rId366" Type="http://schemas.openxmlformats.org/officeDocument/2006/relationships/image" Target="media/image137.wmf"/><Relationship Id="rId170" Type="http://schemas.openxmlformats.org/officeDocument/2006/relationships/image" Target="media/image69.wmf"/><Relationship Id="rId226" Type="http://schemas.openxmlformats.org/officeDocument/2006/relationships/image" Target="media/image89.wmf"/><Relationship Id="rId433" Type="http://schemas.openxmlformats.org/officeDocument/2006/relationships/oleObject" Target="embeddings/oleObject274.bin"/><Relationship Id="rId268" Type="http://schemas.openxmlformats.org/officeDocument/2006/relationships/oleObject" Target="embeddings/oleObject160.bin"/><Relationship Id="rId475" Type="http://schemas.openxmlformats.org/officeDocument/2006/relationships/image" Target="media/image162.wmf"/><Relationship Id="rId32" Type="http://schemas.openxmlformats.org/officeDocument/2006/relationships/image" Target="media/image18.png"/><Relationship Id="rId74" Type="http://schemas.openxmlformats.org/officeDocument/2006/relationships/oleObject" Target="embeddings/oleObject32.bin"/><Relationship Id="rId128" Type="http://schemas.openxmlformats.org/officeDocument/2006/relationships/oleObject" Target="embeddings/oleObject68.bin"/><Relationship Id="rId335" Type="http://schemas.openxmlformats.org/officeDocument/2006/relationships/image" Target="media/image127.wmf"/><Relationship Id="rId377" Type="http://schemas.openxmlformats.org/officeDocument/2006/relationships/oleObject" Target="embeddings/oleObject229.bin"/><Relationship Id="rId5" Type="http://schemas.openxmlformats.org/officeDocument/2006/relationships/endnotes" Target="endnotes.xml"/><Relationship Id="rId181" Type="http://schemas.openxmlformats.org/officeDocument/2006/relationships/image" Target="media/image73.wmf"/><Relationship Id="rId237" Type="http://schemas.openxmlformats.org/officeDocument/2006/relationships/image" Target="media/image92.wmf"/><Relationship Id="rId402" Type="http://schemas.openxmlformats.org/officeDocument/2006/relationships/oleObject" Target="embeddings/oleObject246.bin"/><Relationship Id="rId279" Type="http://schemas.openxmlformats.org/officeDocument/2006/relationships/oleObject" Target="embeddings/oleObject168.bin"/><Relationship Id="rId444" Type="http://schemas.openxmlformats.org/officeDocument/2006/relationships/oleObject" Target="embeddings/oleObject282.bin"/><Relationship Id="rId43" Type="http://schemas.openxmlformats.org/officeDocument/2006/relationships/oleObject" Target="embeddings/oleObject15.bin"/><Relationship Id="rId139" Type="http://schemas.openxmlformats.org/officeDocument/2006/relationships/image" Target="media/image58.wmf"/><Relationship Id="rId290" Type="http://schemas.openxmlformats.org/officeDocument/2006/relationships/oleObject" Target="embeddings/oleObject176.bin"/><Relationship Id="rId304" Type="http://schemas.openxmlformats.org/officeDocument/2006/relationships/image" Target="media/image115.wmf"/><Relationship Id="rId346" Type="http://schemas.microsoft.com/office/2007/relationships/hdphoto" Target="media/hdphoto2.wdp"/><Relationship Id="rId388" Type="http://schemas.openxmlformats.org/officeDocument/2006/relationships/image" Target="media/image146.wmf"/><Relationship Id="rId85" Type="http://schemas.openxmlformats.org/officeDocument/2006/relationships/oleObject" Target="embeddings/oleObject40.bin"/><Relationship Id="rId150" Type="http://schemas.openxmlformats.org/officeDocument/2006/relationships/oleObject" Target="embeddings/oleObject82.bin"/><Relationship Id="rId192" Type="http://schemas.openxmlformats.org/officeDocument/2006/relationships/oleObject" Target="embeddings/oleObject109.bin"/><Relationship Id="rId206" Type="http://schemas.openxmlformats.org/officeDocument/2006/relationships/oleObject" Target="embeddings/oleObject118.bin"/><Relationship Id="rId413" Type="http://schemas.openxmlformats.org/officeDocument/2006/relationships/oleObject" Target="embeddings/oleObject256.bin"/><Relationship Id="rId248" Type="http://schemas.openxmlformats.org/officeDocument/2006/relationships/oleObject" Target="embeddings/oleObject146.bin"/><Relationship Id="rId455" Type="http://schemas.openxmlformats.org/officeDocument/2006/relationships/image" Target="media/image158.png"/><Relationship Id="rId12" Type="http://schemas.openxmlformats.org/officeDocument/2006/relationships/oleObject" Target="embeddings/oleObject4.bin"/><Relationship Id="rId108" Type="http://schemas.openxmlformats.org/officeDocument/2006/relationships/oleObject" Target="embeddings/oleObject53.bin"/><Relationship Id="rId315" Type="http://schemas.openxmlformats.org/officeDocument/2006/relationships/image" Target="media/image119.wmf"/><Relationship Id="rId357" Type="http://schemas.openxmlformats.org/officeDocument/2006/relationships/image" Target="media/image134.wmf"/><Relationship Id="rId54" Type="http://schemas.openxmlformats.org/officeDocument/2006/relationships/image" Target="media/image28.wmf"/><Relationship Id="rId96" Type="http://schemas.openxmlformats.org/officeDocument/2006/relationships/oleObject" Target="embeddings/oleObject46.bin"/><Relationship Id="rId161" Type="http://schemas.openxmlformats.org/officeDocument/2006/relationships/image" Target="media/image65.wmf"/><Relationship Id="rId217" Type="http://schemas.openxmlformats.org/officeDocument/2006/relationships/image" Target="media/image87.wmf"/><Relationship Id="rId399" Type="http://schemas.openxmlformats.org/officeDocument/2006/relationships/oleObject" Target="embeddings/oleObject243.bin"/><Relationship Id="rId259" Type="http://schemas.openxmlformats.org/officeDocument/2006/relationships/oleObject" Target="embeddings/oleObject153.bin"/><Relationship Id="rId424" Type="http://schemas.openxmlformats.org/officeDocument/2006/relationships/oleObject" Target="embeddings/oleObject266.bin"/><Relationship Id="rId466" Type="http://schemas.openxmlformats.org/officeDocument/2006/relationships/oleObject" Target="embeddings/oleObject300.bin"/><Relationship Id="rId23" Type="http://schemas.openxmlformats.org/officeDocument/2006/relationships/oleObject" Target="embeddings/oleObject5.bin"/><Relationship Id="rId119" Type="http://schemas.openxmlformats.org/officeDocument/2006/relationships/oleObject" Target="embeddings/oleObject60.bin"/><Relationship Id="rId270" Type="http://schemas.openxmlformats.org/officeDocument/2006/relationships/image" Target="media/image103.wmf"/><Relationship Id="rId326" Type="http://schemas.openxmlformats.org/officeDocument/2006/relationships/image" Target="media/image123.wmf"/><Relationship Id="rId65" Type="http://schemas.openxmlformats.org/officeDocument/2006/relationships/oleObject" Target="embeddings/oleObject27.bin"/><Relationship Id="rId130" Type="http://schemas.openxmlformats.org/officeDocument/2006/relationships/oleObject" Target="embeddings/oleObject70.bin"/><Relationship Id="rId368" Type="http://schemas.openxmlformats.org/officeDocument/2006/relationships/image" Target="media/image138.png"/><Relationship Id="rId172" Type="http://schemas.openxmlformats.org/officeDocument/2006/relationships/oleObject" Target="embeddings/oleObject97.bin"/><Relationship Id="rId228" Type="http://schemas.openxmlformats.org/officeDocument/2006/relationships/image" Target="media/image90.wmf"/><Relationship Id="rId435" Type="http://schemas.openxmlformats.org/officeDocument/2006/relationships/oleObject" Target="embeddings/oleObject276.bin"/><Relationship Id="rId477" Type="http://schemas.openxmlformats.org/officeDocument/2006/relationships/oleObject" Target="embeddings/oleObject308.bin"/><Relationship Id="rId281" Type="http://schemas.openxmlformats.org/officeDocument/2006/relationships/oleObject" Target="embeddings/oleObject170.bin"/><Relationship Id="rId337" Type="http://schemas.openxmlformats.org/officeDocument/2006/relationships/image" Target="media/image128.wmf"/><Relationship Id="rId34" Type="http://schemas.openxmlformats.org/officeDocument/2006/relationships/oleObject" Target="embeddings/oleObject10.bin"/><Relationship Id="rId55" Type="http://schemas.openxmlformats.org/officeDocument/2006/relationships/oleObject" Target="embeddings/oleObject22.bin"/><Relationship Id="rId76" Type="http://schemas.openxmlformats.org/officeDocument/2006/relationships/image" Target="media/image38.wmf"/><Relationship Id="rId97" Type="http://schemas.openxmlformats.org/officeDocument/2006/relationships/oleObject" Target="embeddings/oleObject47.bin"/><Relationship Id="rId120" Type="http://schemas.openxmlformats.org/officeDocument/2006/relationships/oleObject" Target="embeddings/oleObject61.bin"/><Relationship Id="rId141" Type="http://schemas.openxmlformats.org/officeDocument/2006/relationships/image" Target="media/image59.wmf"/><Relationship Id="rId358" Type="http://schemas.openxmlformats.org/officeDocument/2006/relationships/oleObject" Target="embeddings/oleObject217.bin"/><Relationship Id="rId379" Type="http://schemas.openxmlformats.org/officeDocument/2006/relationships/oleObject" Target="embeddings/oleObject230.bin"/><Relationship Id="rId7" Type="http://schemas.openxmlformats.org/officeDocument/2006/relationships/oleObject" Target="embeddings/oleObject1.bin"/><Relationship Id="rId162" Type="http://schemas.openxmlformats.org/officeDocument/2006/relationships/oleObject" Target="embeddings/oleObject91.bin"/><Relationship Id="rId183" Type="http://schemas.openxmlformats.org/officeDocument/2006/relationships/image" Target="media/image74.wmf"/><Relationship Id="rId218" Type="http://schemas.openxmlformats.org/officeDocument/2006/relationships/oleObject" Target="embeddings/oleObject125.bin"/><Relationship Id="rId239" Type="http://schemas.openxmlformats.org/officeDocument/2006/relationships/image" Target="media/image93.wmf"/><Relationship Id="rId390" Type="http://schemas.openxmlformats.org/officeDocument/2006/relationships/oleObject" Target="embeddings/oleObject237.bin"/><Relationship Id="rId404" Type="http://schemas.openxmlformats.org/officeDocument/2006/relationships/oleObject" Target="embeddings/oleObject248.bin"/><Relationship Id="rId425" Type="http://schemas.openxmlformats.org/officeDocument/2006/relationships/oleObject" Target="embeddings/oleObject267.bin"/><Relationship Id="rId446" Type="http://schemas.openxmlformats.org/officeDocument/2006/relationships/oleObject" Target="embeddings/oleObject284.bin"/><Relationship Id="rId467" Type="http://schemas.openxmlformats.org/officeDocument/2006/relationships/oleObject" Target="embeddings/oleObject301.bin"/><Relationship Id="rId250" Type="http://schemas.openxmlformats.org/officeDocument/2006/relationships/oleObject" Target="embeddings/oleObject147.bin"/><Relationship Id="rId271" Type="http://schemas.openxmlformats.org/officeDocument/2006/relationships/oleObject" Target="embeddings/oleObject162.bin"/><Relationship Id="rId292" Type="http://schemas.openxmlformats.org/officeDocument/2006/relationships/oleObject" Target="embeddings/oleObject177.bin"/><Relationship Id="rId306" Type="http://schemas.openxmlformats.org/officeDocument/2006/relationships/image" Target="media/image116.wmf"/><Relationship Id="rId24" Type="http://schemas.openxmlformats.org/officeDocument/2006/relationships/image" Target="media/image14.wmf"/><Relationship Id="rId45" Type="http://schemas.openxmlformats.org/officeDocument/2006/relationships/oleObject" Target="embeddings/oleObject16.bin"/><Relationship Id="rId66" Type="http://schemas.openxmlformats.org/officeDocument/2006/relationships/image" Target="media/image34.wmf"/><Relationship Id="rId87" Type="http://schemas.openxmlformats.org/officeDocument/2006/relationships/oleObject" Target="embeddings/oleObject42.bin"/><Relationship Id="rId110" Type="http://schemas.openxmlformats.org/officeDocument/2006/relationships/image" Target="media/image50.png"/><Relationship Id="rId131" Type="http://schemas.openxmlformats.org/officeDocument/2006/relationships/oleObject" Target="embeddings/oleObject71.bin"/><Relationship Id="rId327" Type="http://schemas.openxmlformats.org/officeDocument/2006/relationships/oleObject" Target="embeddings/oleObject198.bin"/><Relationship Id="rId348" Type="http://schemas.openxmlformats.org/officeDocument/2006/relationships/oleObject" Target="embeddings/oleObject211.bin"/><Relationship Id="rId369" Type="http://schemas.openxmlformats.org/officeDocument/2006/relationships/oleObject" Target="embeddings/oleObject224.bin"/><Relationship Id="rId152" Type="http://schemas.openxmlformats.org/officeDocument/2006/relationships/image" Target="media/image64.wmf"/><Relationship Id="rId173" Type="http://schemas.openxmlformats.org/officeDocument/2006/relationships/oleObject" Target="embeddings/oleObject98.bin"/><Relationship Id="rId194" Type="http://schemas.openxmlformats.org/officeDocument/2006/relationships/oleObject" Target="embeddings/oleObject110.bin"/><Relationship Id="rId208" Type="http://schemas.openxmlformats.org/officeDocument/2006/relationships/image" Target="media/image83.wmf"/><Relationship Id="rId229" Type="http://schemas.openxmlformats.org/officeDocument/2006/relationships/oleObject" Target="embeddings/oleObject133.bin"/><Relationship Id="rId380" Type="http://schemas.openxmlformats.org/officeDocument/2006/relationships/oleObject" Target="embeddings/oleObject231.bin"/><Relationship Id="rId415" Type="http://schemas.openxmlformats.org/officeDocument/2006/relationships/oleObject" Target="embeddings/oleObject258.bin"/><Relationship Id="rId436" Type="http://schemas.openxmlformats.org/officeDocument/2006/relationships/oleObject" Target="embeddings/oleObject277.bin"/><Relationship Id="rId457" Type="http://schemas.openxmlformats.org/officeDocument/2006/relationships/oleObject" Target="embeddings/oleObject292.bin"/><Relationship Id="rId240" Type="http://schemas.openxmlformats.org/officeDocument/2006/relationships/oleObject" Target="embeddings/oleObject141.bin"/><Relationship Id="rId261" Type="http://schemas.openxmlformats.org/officeDocument/2006/relationships/oleObject" Target="embeddings/oleObject155.bin"/><Relationship Id="rId478" Type="http://schemas.openxmlformats.org/officeDocument/2006/relationships/oleObject" Target="embeddings/oleObject309.bin"/><Relationship Id="rId14" Type="http://schemas.openxmlformats.org/officeDocument/2006/relationships/image" Target="media/image5.png"/><Relationship Id="rId35" Type="http://schemas.openxmlformats.org/officeDocument/2006/relationships/image" Target="media/image20.wmf"/><Relationship Id="rId56" Type="http://schemas.openxmlformats.org/officeDocument/2006/relationships/image" Target="media/image29.wmf"/><Relationship Id="rId77" Type="http://schemas.openxmlformats.org/officeDocument/2006/relationships/oleObject" Target="embeddings/oleObject34.bin"/><Relationship Id="rId100" Type="http://schemas.openxmlformats.org/officeDocument/2006/relationships/image" Target="media/image46.wmf"/><Relationship Id="rId282" Type="http://schemas.openxmlformats.org/officeDocument/2006/relationships/oleObject" Target="embeddings/oleObject171.bin"/><Relationship Id="rId317" Type="http://schemas.openxmlformats.org/officeDocument/2006/relationships/oleObject" Target="embeddings/oleObject192.bin"/><Relationship Id="rId338" Type="http://schemas.openxmlformats.org/officeDocument/2006/relationships/oleObject" Target="embeddings/oleObject204.bin"/><Relationship Id="rId359" Type="http://schemas.openxmlformats.org/officeDocument/2006/relationships/image" Target="media/image135.wmf"/><Relationship Id="rId8" Type="http://schemas.openxmlformats.org/officeDocument/2006/relationships/oleObject" Target="embeddings/oleObject2.bin"/><Relationship Id="rId98" Type="http://schemas.openxmlformats.org/officeDocument/2006/relationships/image" Target="media/image45.wmf"/><Relationship Id="rId121" Type="http://schemas.openxmlformats.org/officeDocument/2006/relationships/image" Target="media/image54.wmf"/><Relationship Id="rId142" Type="http://schemas.openxmlformats.org/officeDocument/2006/relationships/oleObject" Target="embeddings/oleObject77.bin"/><Relationship Id="rId163" Type="http://schemas.openxmlformats.org/officeDocument/2006/relationships/image" Target="media/image66.wmf"/><Relationship Id="rId184" Type="http://schemas.openxmlformats.org/officeDocument/2006/relationships/oleObject" Target="embeddings/oleObject104.bin"/><Relationship Id="rId219" Type="http://schemas.openxmlformats.org/officeDocument/2006/relationships/oleObject" Target="embeddings/oleObject126.bin"/><Relationship Id="rId370" Type="http://schemas.openxmlformats.org/officeDocument/2006/relationships/image" Target="media/image139.wmf"/><Relationship Id="rId391" Type="http://schemas.openxmlformats.org/officeDocument/2006/relationships/image" Target="media/image147.wmf"/><Relationship Id="rId405" Type="http://schemas.openxmlformats.org/officeDocument/2006/relationships/oleObject" Target="embeddings/oleObject249.bin"/><Relationship Id="rId426" Type="http://schemas.openxmlformats.org/officeDocument/2006/relationships/image" Target="media/image152.wmf"/><Relationship Id="rId447" Type="http://schemas.openxmlformats.org/officeDocument/2006/relationships/oleObject" Target="embeddings/oleObject285.bin"/><Relationship Id="rId230" Type="http://schemas.openxmlformats.org/officeDocument/2006/relationships/oleObject" Target="embeddings/oleObject134.bin"/><Relationship Id="rId251" Type="http://schemas.openxmlformats.org/officeDocument/2006/relationships/image" Target="media/image98.wmf"/><Relationship Id="rId468" Type="http://schemas.openxmlformats.org/officeDocument/2006/relationships/oleObject" Target="embeddings/oleObject302.bin"/><Relationship Id="rId25" Type="http://schemas.openxmlformats.org/officeDocument/2006/relationships/oleObject" Target="embeddings/oleObject6.bin"/><Relationship Id="rId46" Type="http://schemas.openxmlformats.org/officeDocument/2006/relationships/image" Target="media/image25.wmf"/><Relationship Id="rId67" Type="http://schemas.openxmlformats.org/officeDocument/2006/relationships/oleObject" Target="embeddings/oleObject28.bin"/><Relationship Id="rId272" Type="http://schemas.openxmlformats.org/officeDocument/2006/relationships/oleObject" Target="embeddings/oleObject163.bin"/><Relationship Id="rId293" Type="http://schemas.openxmlformats.org/officeDocument/2006/relationships/image" Target="media/image110.wmf"/><Relationship Id="rId307" Type="http://schemas.openxmlformats.org/officeDocument/2006/relationships/oleObject" Target="embeddings/oleObject185.bin"/><Relationship Id="rId328" Type="http://schemas.openxmlformats.org/officeDocument/2006/relationships/image" Target="media/image124.wmf"/><Relationship Id="rId349" Type="http://schemas.openxmlformats.org/officeDocument/2006/relationships/image" Target="media/image131.wmf"/><Relationship Id="rId88" Type="http://schemas.openxmlformats.org/officeDocument/2006/relationships/image" Target="media/image41.png"/><Relationship Id="rId111" Type="http://schemas.openxmlformats.org/officeDocument/2006/relationships/oleObject" Target="embeddings/oleObject55.bin"/><Relationship Id="rId132" Type="http://schemas.openxmlformats.org/officeDocument/2006/relationships/oleObject" Target="embeddings/oleObject72.bin"/><Relationship Id="rId153" Type="http://schemas.openxmlformats.org/officeDocument/2006/relationships/oleObject" Target="embeddings/oleObject83.bin"/><Relationship Id="rId174" Type="http://schemas.openxmlformats.org/officeDocument/2006/relationships/image" Target="media/image70.png"/><Relationship Id="rId195" Type="http://schemas.openxmlformats.org/officeDocument/2006/relationships/image" Target="media/image79.wmf"/><Relationship Id="rId209" Type="http://schemas.openxmlformats.org/officeDocument/2006/relationships/oleObject" Target="embeddings/oleObject120.bin"/><Relationship Id="rId360" Type="http://schemas.openxmlformats.org/officeDocument/2006/relationships/oleObject" Target="embeddings/oleObject218.bin"/><Relationship Id="rId381" Type="http://schemas.openxmlformats.org/officeDocument/2006/relationships/image" Target="media/image143.wmf"/><Relationship Id="rId416" Type="http://schemas.openxmlformats.org/officeDocument/2006/relationships/oleObject" Target="embeddings/oleObject259.bin"/><Relationship Id="rId220" Type="http://schemas.openxmlformats.org/officeDocument/2006/relationships/oleObject" Target="embeddings/oleObject127.bin"/><Relationship Id="rId241" Type="http://schemas.openxmlformats.org/officeDocument/2006/relationships/oleObject" Target="embeddings/oleObject142.bin"/><Relationship Id="rId437" Type="http://schemas.openxmlformats.org/officeDocument/2006/relationships/image" Target="media/image153.wmf"/><Relationship Id="rId458" Type="http://schemas.openxmlformats.org/officeDocument/2006/relationships/oleObject" Target="embeddings/oleObject293.bin"/><Relationship Id="rId479" Type="http://schemas.openxmlformats.org/officeDocument/2006/relationships/image" Target="media/image163.wmf"/><Relationship Id="rId15" Type="http://schemas.openxmlformats.org/officeDocument/2006/relationships/image" Target="media/image6.png"/><Relationship Id="rId36" Type="http://schemas.openxmlformats.org/officeDocument/2006/relationships/oleObject" Target="embeddings/oleObject11.bin"/><Relationship Id="rId57" Type="http://schemas.openxmlformats.org/officeDocument/2006/relationships/oleObject" Target="embeddings/oleObject23.bin"/><Relationship Id="rId262" Type="http://schemas.openxmlformats.org/officeDocument/2006/relationships/oleObject" Target="embeddings/oleObject156.bin"/><Relationship Id="rId283" Type="http://schemas.openxmlformats.org/officeDocument/2006/relationships/image" Target="media/image106.wmf"/><Relationship Id="rId318" Type="http://schemas.openxmlformats.org/officeDocument/2006/relationships/oleObject" Target="embeddings/oleObject193.bin"/><Relationship Id="rId339" Type="http://schemas.openxmlformats.org/officeDocument/2006/relationships/oleObject" Target="embeddings/oleObject205.bin"/><Relationship Id="rId78" Type="http://schemas.openxmlformats.org/officeDocument/2006/relationships/image" Target="media/image39.wmf"/><Relationship Id="rId99" Type="http://schemas.openxmlformats.org/officeDocument/2006/relationships/oleObject" Target="embeddings/oleObject48.bin"/><Relationship Id="rId101" Type="http://schemas.openxmlformats.org/officeDocument/2006/relationships/oleObject" Target="embeddings/oleObject49.bin"/><Relationship Id="rId122" Type="http://schemas.openxmlformats.org/officeDocument/2006/relationships/oleObject" Target="embeddings/oleObject62.bin"/><Relationship Id="rId143" Type="http://schemas.openxmlformats.org/officeDocument/2006/relationships/image" Target="media/image60.wmf"/><Relationship Id="rId164" Type="http://schemas.openxmlformats.org/officeDocument/2006/relationships/oleObject" Target="embeddings/oleObject92.bin"/><Relationship Id="rId185" Type="http://schemas.openxmlformats.org/officeDocument/2006/relationships/image" Target="media/image75.wmf"/><Relationship Id="rId350" Type="http://schemas.openxmlformats.org/officeDocument/2006/relationships/oleObject" Target="embeddings/oleObject212.bin"/><Relationship Id="rId371" Type="http://schemas.openxmlformats.org/officeDocument/2006/relationships/oleObject" Target="embeddings/oleObject225.bin"/><Relationship Id="rId406" Type="http://schemas.openxmlformats.org/officeDocument/2006/relationships/oleObject" Target="embeddings/oleObject250.bin"/><Relationship Id="rId9" Type="http://schemas.openxmlformats.org/officeDocument/2006/relationships/image" Target="media/image2.wmf"/><Relationship Id="rId210" Type="http://schemas.openxmlformats.org/officeDocument/2006/relationships/oleObject" Target="embeddings/oleObject121.bin"/><Relationship Id="rId392" Type="http://schemas.openxmlformats.org/officeDocument/2006/relationships/oleObject" Target="embeddings/oleObject238.bin"/><Relationship Id="rId427" Type="http://schemas.openxmlformats.org/officeDocument/2006/relationships/oleObject" Target="embeddings/oleObject268.bin"/><Relationship Id="rId448" Type="http://schemas.openxmlformats.org/officeDocument/2006/relationships/image" Target="media/image156.wmf"/><Relationship Id="rId469" Type="http://schemas.openxmlformats.org/officeDocument/2006/relationships/oleObject" Target="embeddings/oleObject303.bin"/><Relationship Id="rId26" Type="http://schemas.openxmlformats.org/officeDocument/2006/relationships/image" Target="media/image15.wmf"/><Relationship Id="rId231" Type="http://schemas.openxmlformats.org/officeDocument/2006/relationships/oleObject" Target="embeddings/oleObject135.bin"/><Relationship Id="rId252" Type="http://schemas.openxmlformats.org/officeDocument/2006/relationships/oleObject" Target="embeddings/oleObject148.bin"/><Relationship Id="rId273" Type="http://schemas.openxmlformats.org/officeDocument/2006/relationships/oleObject" Target="embeddings/oleObject164.bin"/><Relationship Id="rId294" Type="http://schemas.openxmlformats.org/officeDocument/2006/relationships/oleObject" Target="embeddings/oleObject178.bin"/><Relationship Id="rId308" Type="http://schemas.openxmlformats.org/officeDocument/2006/relationships/oleObject" Target="embeddings/oleObject186.bin"/><Relationship Id="rId329" Type="http://schemas.openxmlformats.org/officeDocument/2006/relationships/oleObject" Target="embeddings/oleObject199.bin"/><Relationship Id="rId480" Type="http://schemas.openxmlformats.org/officeDocument/2006/relationships/oleObject" Target="embeddings/oleObject310.bin"/><Relationship Id="rId47" Type="http://schemas.openxmlformats.org/officeDocument/2006/relationships/oleObject" Target="embeddings/oleObject17.bin"/><Relationship Id="rId68" Type="http://schemas.openxmlformats.org/officeDocument/2006/relationships/image" Target="media/image35.png"/><Relationship Id="rId89" Type="http://schemas.microsoft.com/office/2007/relationships/hdphoto" Target="media/hdphoto1.wdp"/><Relationship Id="rId112" Type="http://schemas.openxmlformats.org/officeDocument/2006/relationships/image" Target="media/image51.wmf"/><Relationship Id="rId133" Type="http://schemas.openxmlformats.org/officeDocument/2006/relationships/oleObject" Target="embeddings/oleObject73.bin"/><Relationship Id="rId154" Type="http://schemas.openxmlformats.org/officeDocument/2006/relationships/oleObject" Target="embeddings/oleObject84.bin"/><Relationship Id="rId175" Type="http://schemas.openxmlformats.org/officeDocument/2006/relationships/oleObject" Target="embeddings/oleObject99.bin"/><Relationship Id="rId340" Type="http://schemas.openxmlformats.org/officeDocument/2006/relationships/oleObject" Target="embeddings/oleObject206.bin"/><Relationship Id="rId361" Type="http://schemas.openxmlformats.org/officeDocument/2006/relationships/oleObject" Target="embeddings/oleObject219.bin"/><Relationship Id="rId196" Type="http://schemas.openxmlformats.org/officeDocument/2006/relationships/oleObject" Target="embeddings/oleObject111.bin"/><Relationship Id="rId200" Type="http://schemas.openxmlformats.org/officeDocument/2006/relationships/image" Target="media/image81.wmf"/><Relationship Id="rId382" Type="http://schemas.openxmlformats.org/officeDocument/2006/relationships/oleObject" Target="embeddings/oleObject232.bin"/><Relationship Id="rId417" Type="http://schemas.openxmlformats.org/officeDocument/2006/relationships/oleObject" Target="embeddings/oleObject260.bin"/><Relationship Id="rId438" Type="http://schemas.openxmlformats.org/officeDocument/2006/relationships/oleObject" Target="embeddings/oleObject278.bin"/><Relationship Id="rId459" Type="http://schemas.openxmlformats.org/officeDocument/2006/relationships/oleObject" Target="embeddings/oleObject294.bin"/><Relationship Id="rId16" Type="http://schemas.openxmlformats.org/officeDocument/2006/relationships/image" Target="media/image7.png"/><Relationship Id="rId221" Type="http://schemas.openxmlformats.org/officeDocument/2006/relationships/oleObject" Target="embeddings/oleObject128.bin"/><Relationship Id="rId242" Type="http://schemas.openxmlformats.org/officeDocument/2006/relationships/image" Target="media/image94.wmf"/><Relationship Id="rId263" Type="http://schemas.openxmlformats.org/officeDocument/2006/relationships/image" Target="media/image101.wmf"/><Relationship Id="rId284" Type="http://schemas.openxmlformats.org/officeDocument/2006/relationships/oleObject" Target="embeddings/oleObject172.bin"/><Relationship Id="rId319" Type="http://schemas.openxmlformats.org/officeDocument/2006/relationships/image" Target="media/image120.wmf"/><Relationship Id="rId470" Type="http://schemas.openxmlformats.org/officeDocument/2006/relationships/image" Target="media/image160.png"/><Relationship Id="rId37" Type="http://schemas.openxmlformats.org/officeDocument/2006/relationships/image" Target="media/image21.wmf"/><Relationship Id="rId58" Type="http://schemas.openxmlformats.org/officeDocument/2006/relationships/image" Target="media/image30.wmf"/><Relationship Id="rId79" Type="http://schemas.openxmlformats.org/officeDocument/2006/relationships/oleObject" Target="embeddings/oleObject35.bin"/><Relationship Id="rId102" Type="http://schemas.openxmlformats.org/officeDocument/2006/relationships/image" Target="media/image47.wmf"/><Relationship Id="rId123" Type="http://schemas.openxmlformats.org/officeDocument/2006/relationships/oleObject" Target="embeddings/oleObject63.bin"/><Relationship Id="rId144" Type="http://schemas.openxmlformats.org/officeDocument/2006/relationships/oleObject" Target="embeddings/oleObject78.bin"/><Relationship Id="rId330" Type="http://schemas.openxmlformats.org/officeDocument/2006/relationships/image" Target="media/image125.wmf"/><Relationship Id="rId90" Type="http://schemas.openxmlformats.org/officeDocument/2006/relationships/image" Target="media/image42.wmf"/><Relationship Id="rId165" Type="http://schemas.openxmlformats.org/officeDocument/2006/relationships/image" Target="media/image67.wmf"/><Relationship Id="rId186" Type="http://schemas.openxmlformats.org/officeDocument/2006/relationships/oleObject" Target="embeddings/oleObject105.bin"/><Relationship Id="rId351" Type="http://schemas.openxmlformats.org/officeDocument/2006/relationships/image" Target="media/image132.png"/><Relationship Id="rId372" Type="http://schemas.openxmlformats.org/officeDocument/2006/relationships/oleObject" Target="embeddings/oleObject226.bin"/><Relationship Id="rId393" Type="http://schemas.openxmlformats.org/officeDocument/2006/relationships/image" Target="media/image148.png"/><Relationship Id="rId407" Type="http://schemas.openxmlformats.org/officeDocument/2006/relationships/oleObject" Target="embeddings/oleObject251.bin"/><Relationship Id="rId428" Type="http://schemas.openxmlformats.org/officeDocument/2006/relationships/oleObject" Target="embeddings/oleObject269.bin"/><Relationship Id="rId449" Type="http://schemas.openxmlformats.org/officeDocument/2006/relationships/oleObject" Target="embeddings/oleObject286.bin"/><Relationship Id="rId211" Type="http://schemas.openxmlformats.org/officeDocument/2006/relationships/oleObject" Target="embeddings/oleObject122.bin"/><Relationship Id="rId232" Type="http://schemas.openxmlformats.org/officeDocument/2006/relationships/oleObject" Target="embeddings/oleObject136.bin"/><Relationship Id="rId253" Type="http://schemas.openxmlformats.org/officeDocument/2006/relationships/oleObject" Target="embeddings/oleObject149.bin"/><Relationship Id="rId274" Type="http://schemas.openxmlformats.org/officeDocument/2006/relationships/oleObject" Target="embeddings/oleObject165.bin"/><Relationship Id="rId295" Type="http://schemas.openxmlformats.org/officeDocument/2006/relationships/image" Target="media/image111.wmf"/><Relationship Id="rId309" Type="http://schemas.openxmlformats.org/officeDocument/2006/relationships/image" Target="media/image117.wmf"/><Relationship Id="rId460" Type="http://schemas.openxmlformats.org/officeDocument/2006/relationships/oleObject" Target="embeddings/oleObject295.bin"/><Relationship Id="rId481" Type="http://schemas.openxmlformats.org/officeDocument/2006/relationships/fontTable" Target="fontTable.xml"/><Relationship Id="rId27" Type="http://schemas.openxmlformats.org/officeDocument/2006/relationships/oleObject" Target="embeddings/oleObject7.bin"/><Relationship Id="rId48" Type="http://schemas.openxmlformats.org/officeDocument/2006/relationships/image" Target="media/image26.wmf"/><Relationship Id="rId69" Type="http://schemas.openxmlformats.org/officeDocument/2006/relationships/image" Target="media/image36.wmf"/><Relationship Id="rId113" Type="http://schemas.openxmlformats.org/officeDocument/2006/relationships/oleObject" Target="embeddings/oleObject56.bin"/><Relationship Id="rId134" Type="http://schemas.openxmlformats.org/officeDocument/2006/relationships/oleObject" Target="embeddings/oleObject74.bin"/><Relationship Id="rId320" Type="http://schemas.openxmlformats.org/officeDocument/2006/relationships/oleObject" Target="embeddings/oleObject194.bin"/><Relationship Id="rId80" Type="http://schemas.openxmlformats.org/officeDocument/2006/relationships/oleObject" Target="embeddings/oleObject36.bin"/><Relationship Id="rId155" Type="http://schemas.openxmlformats.org/officeDocument/2006/relationships/oleObject" Target="embeddings/oleObject85.bin"/><Relationship Id="rId176" Type="http://schemas.openxmlformats.org/officeDocument/2006/relationships/oleObject" Target="embeddings/oleObject100.bin"/><Relationship Id="rId197" Type="http://schemas.openxmlformats.org/officeDocument/2006/relationships/oleObject" Target="embeddings/oleObject112.bin"/><Relationship Id="rId341" Type="http://schemas.openxmlformats.org/officeDocument/2006/relationships/oleObject" Target="embeddings/oleObject207.bin"/><Relationship Id="rId362" Type="http://schemas.openxmlformats.org/officeDocument/2006/relationships/oleObject" Target="embeddings/oleObject220.bin"/><Relationship Id="rId383" Type="http://schemas.openxmlformats.org/officeDocument/2006/relationships/image" Target="media/image144.wmf"/><Relationship Id="rId418" Type="http://schemas.openxmlformats.org/officeDocument/2006/relationships/oleObject" Target="embeddings/oleObject261.bin"/><Relationship Id="rId439" Type="http://schemas.openxmlformats.org/officeDocument/2006/relationships/image" Target="media/image154.wmf"/><Relationship Id="rId201" Type="http://schemas.openxmlformats.org/officeDocument/2006/relationships/oleObject" Target="embeddings/oleObject114.bin"/><Relationship Id="rId222" Type="http://schemas.openxmlformats.org/officeDocument/2006/relationships/oleObject" Target="embeddings/oleObject129.bin"/><Relationship Id="rId243" Type="http://schemas.openxmlformats.org/officeDocument/2006/relationships/oleObject" Target="embeddings/oleObject143.bin"/><Relationship Id="rId264" Type="http://schemas.openxmlformats.org/officeDocument/2006/relationships/oleObject" Target="embeddings/oleObject157.bin"/><Relationship Id="rId285" Type="http://schemas.openxmlformats.org/officeDocument/2006/relationships/oleObject" Target="embeddings/oleObject173.bin"/><Relationship Id="rId450" Type="http://schemas.openxmlformats.org/officeDocument/2006/relationships/oleObject" Target="embeddings/oleObject287.bin"/><Relationship Id="rId471" Type="http://schemas.openxmlformats.org/officeDocument/2006/relationships/oleObject" Target="embeddings/oleObject304.bin"/><Relationship Id="rId17" Type="http://schemas.openxmlformats.org/officeDocument/2006/relationships/image" Target="media/image8.png"/><Relationship Id="rId38" Type="http://schemas.openxmlformats.org/officeDocument/2006/relationships/oleObject" Target="embeddings/oleObject12.bin"/><Relationship Id="rId59" Type="http://schemas.openxmlformats.org/officeDocument/2006/relationships/oleObject" Target="embeddings/oleObject24.bin"/><Relationship Id="rId103" Type="http://schemas.openxmlformats.org/officeDocument/2006/relationships/oleObject" Target="embeddings/oleObject50.bin"/><Relationship Id="rId124" Type="http://schemas.openxmlformats.org/officeDocument/2006/relationships/oleObject" Target="embeddings/oleObject64.bin"/><Relationship Id="rId310" Type="http://schemas.openxmlformats.org/officeDocument/2006/relationships/oleObject" Target="embeddings/oleObject187.bin"/><Relationship Id="rId70" Type="http://schemas.openxmlformats.org/officeDocument/2006/relationships/oleObject" Target="embeddings/oleObject29.bin"/><Relationship Id="rId91" Type="http://schemas.openxmlformats.org/officeDocument/2006/relationships/oleObject" Target="embeddings/oleObject43.bin"/><Relationship Id="rId145" Type="http://schemas.openxmlformats.org/officeDocument/2006/relationships/image" Target="media/image61.wmf"/><Relationship Id="rId166" Type="http://schemas.openxmlformats.org/officeDocument/2006/relationships/oleObject" Target="embeddings/oleObject93.bin"/><Relationship Id="rId187" Type="http://schemas.openxmlformats.org/officeDocument/2006/relationships/image" Target="media/image76.wmf"/><Relationship Id="rId331" Type="http://schemas.openxmlformats.org/officeDocument/2006/relationships/oleObject" Target="embeddings/oleObject200.bin"/><Relationship Id="rId352" Type="http://schemas.openxmlformats.org/officeDocument/2006/relationships/oleObject" Target="embeddings/oleObject213.bin"/><Relationship Id="rId373" Type="http://schemas.openxmlformats.org/officeDocument/2006/relationships/image" Target="media/image140.wmf"/><Relationship Id="rId394" Type="http://schemas.openxmlformats.org/officeDocument/2006/relationships/oleObject" Target="embeddings/oleObject239.bin"/><Relationship Id="rId408" Type="http://schemas.openxmlformats.org/officeDocument/2006/relationships/oleObject" Target="embeddings/oleObject252.bin"/><Relationship Id="rId429" Type="http://schemas.openxmlformats.org/officeDocument/2006/relationships/oleObject" Target="embeddings/oleObject270.bin"/><Relationship Id="rId1" Type="http://schemas.openxmlformats.org/officeDocument/2006/relationships/styles" Target="styles.xml"/><Relationship Id="rId212" Type="http://schemas.openxmlformats.org/officeDocument/2006/relationships/image" Target="media/image84.wmf"/><Relationship Id="rId233" Type="http://schemas.openxmlformats.org/officeDocument/2006/relationships/oleObject" Target="embeddings/oleObject137.bin"/><Relationship Id="rId254" Type="http://schemas.openxmlformats.org/officeDocument/2006/relationships/oleObject" Target="embeddings/oleObject150.bin"/><Relationship Id="rId440" Type="http://schemas.openxmlformats.org/officeDocument/2006/relationships/oleObject" Target="embeddings/oleObject279.bin"/><Relationship Id="rId28" Type="http://schemas.openxmlformats.org/officeDocument/2006/relationships/image" Target="media/image16.wmf"/><Relationship Id="rId49" Type="http://schemas.openxmlformats.org/officeDocument/2006/relationships/oleObject" Target="embeddings/oleObject18.bin"/><Relationship Id="rId114" Type="http://schemas.openxmlformats.org/officeDocument/2006/relationships/oleObject" Target="embeddings/oleObject57.bin"/><Relationship Id="rId275" Type="http://schemas.openxmlformats.org/officeDocument/2006/relationships/oleObject" Target="embeddings/oleObject166.bin"/><Relationship Id="rId296" Type="http://schemas.openxmlformats.org/officeDocument/2006/relationships/oleObject" Target="embeddings/oleObject179.bin"/><Relationship Id="rId300" Type="http://schemas.openxmlformats.org/officeDocument/2006/relationships/oleObject" Target="embeddings/oleObject181.bin"/><Relationship Id="rId461" Type="http://schemas.openxmlformats.org/officeDocument/2006/relationships/oleObject" Target="embeddings/oleObject296.bin"/><Relationship Id="rId482" Type="http://schemas.openxmlformats.org/officeDocument/2006/relationships/theme" Target="theme/theme1.xml"/><Relationship Id="rId60" Type="http://schemas.openxmlformats.org/officeDocument/2006/relationships/image" Target="media/image31.wmf"/><Relationship Id="rId81" Type="http://schemas.openxmlformats.org/officeDocument/2006/relationships/oleObject" Target="embeddings/oleObject37.bin"/><Relationship Id="rId135" Type="http://schemas.openxmlformats.org/officeDocument/2006/relationships/image" Target="media/image55.png"/><Relationship Id="rId156" Type="http://schemas.openxmlformats.org/officeDocument/2006/relationships/oleObject" Target="embeddings/oleObject86.bin"/><Relationship Id="rId177" Type="http://schemas.openxmlformats.org/officeDocument/2006/relationships/image" Target="media/image71.wmf"/><Relationship Id="rId198" Type="http://schemas.openxmlformats.org/officeDocument/2006/relationships/image" Target="media/image80.wmf"/><Relationship Id="rId321" Type="http://schemas.openxmlformats.org/officeDocument/2006/relationships/oleObject" Target="embeddings/oleObject195.bin"/><Relationship Id="rId342" Type="http://schemas.openxmlformats.org/officeDocument/2006/relationships/oleObject" Target="embeddings/oleObject208.bin"/><Relationship Id="rId363" Type="http://schemas.openxmlformats.org/officeDocument/2006/relationships/image" Target="media/image136.wmf"/><Relationship Id="rId384" Type="http://schemas.openxmlformats.org/officeDocument/2006/relationships/oleObject" Target="embeddings/oleObject233.bin"/><Relationship Id="rId419" Type="http://schemas.openxmlformats.org/officeDocument/2006/relationships/oleObject" Target="embeddings/oleObject262.bin"/><Relationship Id="rId202" Type="http://schemas.openxmlformats.org/officeDocument/2006/relationships/image" Target="media/image82.wmf"/><Relationship Id="rId223" Type="http://schemas.openxmlformats.org/officeDocument/2006/relationships/oleObject" Target="embeddings/oleObject130.bin"/><Relationship Id="rId244" Type="http://schemas.openxmlformats.org/officeDocument/2006/relationships/image" Target="media/image95.wmf"/><Relationship Id="rId430" Type="http://schemas.openxmlformats.org/officeDocument/2006/relationships/oleObject" Target="embeddings/oleObject271.bin"/><Relationship Id="rId18" Type="http://schemas.openxmlformats.org/officeDocument/2006/relationships/image" Target="media/image9.png"/><Relationship Id="rId39" Type="http://schemas.openxmlformats.org/officeDocument/2006/relationships/image" Target="media/image22.wmf"/><Relationship Id="rId265" Type="http://schemas.openxmlformats.org/officeDocument/2006/relationships/image" Target="media/image102.png"/><Relationship Id="rId286" Type="http://schemas.openxmlformats.org/officeDocument/2006/relationships/oleObject" Target="embeddings/oleObject174.bin"/><Relationship Id="rId451" Type="http://schemas.openxmlformats.org/officeDocument/2006/relationships/image" Target="media/image157.wmf"/><Relationship Id="rId472" Type="http://schemas.openxmlformats.org/officeDocument/2006/relationships/oleObject" Target="embeddings/oleObject305.bin"/><Relationship Id="rId50" Type="http://schemas.openxmlformats.org/officeDocument/2006/relationships/oleObject" Target="embeddings/oleObject19.bin"/><Relationship Id="rId104" Type="http://schemas.openxmlformats.org/officeDocument/2006/relationships/image" Target="media/image48.png"/><Relationship Id="rId125" Type="http://schemas.openxmlformats.org/officeDocument/2006/relationships/oleObject" Target="embeddings/oleObject65.bin"/><Relationship Id="rId146" Type="http://schemas.openxmlformats.org/officeDocument/2006/relationships/oleObject" Target="embeddings/oleObject79.bin"/><Relationship Id="rId167" Type="http://schemas.openxmlformats.org/officeDocument/2006/relationships/image" Target="media/image68.wmf"/><Relationship Id="rId188" Type="http://schemas.openxmlformats.org/officeDocument/2006/relationships/oleObject" Target="embeddings/oleObject106.bin"/><Relationship Id="rId311" Type="http://schemas.openxmlformats.org/officeDocument/2006/relationships/oleObject" Target="embeddings/oleObject188.bin"/><Relationship Id="rId332" Type="http://schemas.openxmlformats.org/officeDocument/2006/relationships/oleObject" Target="embeddings/oleObject201.bin"/><Relationship Id="rId353" Type="http://schemas.openxmlformats.org/officeDocument/2006/relationships/oleObject" Target="embeddings/oleObject214.bin"/><Relationship Id="rId374" Type="http://schemas.openxmlformats.org/officeDocument/2006/relationships/oleObject" Target="embeddings/oleObject227.bin"/><Relationship Id="rId395" Type="http://schemas.openxmlformats.org/officeDocument/2006/relationships/oleObject" Target="embeddings/oleObject240.bin"/><Relationship Id="rId409" Type="http://schemas.openxmlformats.org/officeDocument/2006/relationships/oleObject" Target="embeddings/oleObject253.bin"/><Relationship Id="rId71" Type="http://schemas.openxmlformats.org/officeDocument/2006/relationships/image" Target="media/image37.wmf"/><Relationship Id="rId92" Type="http://schemas.openxmlformats.org/officeDocument/2006/relationships/image" Target="media/image43.wmf"/><Relationship Id="rId213" Type="http://schemas.openxmlformats.org/officeDocument/2006/relationships/oleObject" Target="embeddings/oleObject123.bin"/><Relationship Id="rId234" Type="http://schemas.openxmlformats.org/officeDocument/2006/relationships/oleObject" Target="embeddings/oleObject138.bin"/><Relationship Id="rId420" Type="http://schemas.openxmlformats.org/officeDocument/2006/relationships/oleObject" Target="embeddings/oleObject263.bin"/><Relationship Id="rId2" Type="http://schemas.openxmlformats.org/officeDocument/2006/relationships/settings" Target="settings.xml"/><Relationship Id="rId29" Type="http://schemas.openxmlformats.org/officeDocument/2006/relationships/oleObject" Target="embeddings/oleObject8.bin"/><Relationship Id="rId255" Type="http://schemas.openxmlformats.org/officeDocument/2006/relationships/image" Target="media/image99.wmf"/><Relationship Id="rId276" Type="http://schemas.openxmlformats.org/officeDocument/2006/relationships/image" Target="media/image104.png"/><Relationship Id="rId297" Type="http://schemas.openxmlformats.org/officeDocument/2006/relationships/image" Target="media/image112.wmf"/><Relationship Id="rId441" Type="http://schemas.openxmlformats.org/officeDocument/2006/relationships/oleObject" Target="embeddings/oleObject280.bin"/><Relationship Id="rId462" Type="http://schemas.openxmlformats.org/officeDocument/2006/relationships/oleObject" Target="embeddings/oleObject297.bin"/><Relationship Id="rId40" Type="http://schemas.openxmlformats.org/officeDocument/2006/relationships/oleObject" Target="embeddings/oleObject13.bin"/><Relationship Id="rId115" Type="http://schemas.openxmlformats.org/officeDocument/2006/relationships/oleObject" Target="embeddings/oleObject58.bin"/><Relationship Id="rId136" Type="http://schemas.openxmlformats.org/officeDocument/2006/relationships/image" Target="media/image56.png"/><Relationship Id="rId157" Type="http://schemas.openxmlformats.org/officeDocument/2006/relationships/oleObject" Target="embeddings/oleObject87.bin"/><Relationship Id="rId178" Type="http://schemas.openxmlformats.org/officeDocument/2006/relationships/oleObject" Target="embeddings/oleObject101.bin"/><Relationship Id="rId301" Type="http://schemas.openxmlformats.org/officeDocument/2006/relationships/image" Target="media/image114.wmf"/><Relationship Id="rId322" Type="http://schemas.openxmlformats.org/officeDocument/2006/relationships/image" Target="media/image121.wmf"/><Relationship Id="rId343" Type="http://schemas.openxmlformats.org/officeDocument/2006/relationships/image" Target="media/image129.wmf"/><Relationship Id="rId364" Type="http://schemas.openxmlformats.org/officeDocument/2006/relationships/oleObject" Target="embeddings/oleObject221.bin"/><Relationship Id="rId61" Type="http://schemas.openxmlformats.org/officeDocument/2006/relationships/oleObject" Target="embeddings/oleObject25.bin"/><Relationship Id="rId82" Type="http://schemas.openxmlformats.org/officeDocument/2006/relationships/image" Target="media/image40.png"/><Relationship Id="rId199" Type="http://schemas.openxmlformats.org/officeDocument/2006/relationships/oleObject" Target="embeddings/oleObject113.bin"/><Relationship Id="rId203" Type="http://schemas.openxmlformats.org/officeDocument/2006/relationships/oleObject" Target="embeddings/oleObject115.bin"/><Relationship Id="rId385" Type="http://schemas.openxmlformats.org/officeDocument/2006/relationships/oleObject" Target="embeddings/oleObject234.bin"/><Relationship Id="rId19" Type="http://schemas.openxmlformats.org/officeDocument/2006/relationships/image" Target="media/image10.png"/><Relationship Id="rId224" Type="http://schemas.openxmlformats.org/officeDocument/2006/relationships/image" Target="media/image88.png"/><Relationship Id="rId245" Type="http://schemas.openxmlformats.org/officeDocument/2006/relationships/oleObject" Target="embeddings/oleObject144.bin"/><Relationship Id="rId266" Type="http://schemas.openxmlformats.org/officeDocument/2006/relationships/oleObject" Target="embeddings/oleObject158.bin"/><Relationship Id="rId287" Type="http://schemas.openxmlformats.org/officeDocument/2006/relationships/image" Target="media/image107.wmf"/><Relationship Id="rId410" Type="http://schemas.openxmlformats.org/officeDocument/2006/relationships/oleObject" Target="embeddings/oleObject254.bin"/><Relationship Id="rId431" Type="http://schemas.openxmlformats.org/officeDocument/2006/relationships/oleObject" Target="embeddings/oleObject272.bin"/><Relationship Id="rId452" Type="http://schemas.openxmlformats.org/officeDocument/2006/relationships/oleObject" Target="embeddings/oleObject288.bin"/><Relationship Id="rId473" Type="http://schemas.openxmlformats.org/officeDocument/2006/relationships/image" Target="media/image161.wmf"/><Relationship Id="rId30" Type="http://schemas.openxmlformats.org/officeDocument/2006/relationships/image" Target="media/image17.wmf"/><Relationship Id="rId105" Type="http://schemas.openxmlformats.org/officeDocument/2006/relationships/image" Target="media/image49.wmf"/><Relationship Id="rId126" Type="http://schemas.openxmlformats.org/officeDocument/2006/relationships/oleObject" Target="embeddings/oleObject66.bin"/><Relationship Id="rId147" Type="http://schemas.openxmlformats.org/officeDocument/2006/relationships/image" Target="media/image62.wmf"/><Relationship Id="rId168" Type="http://schemas.openxmlformats.org/officeDocument/2006/relationships/oleObject" Target="embeddings/oleObject94.bin"/><Relationship Id="rId312" Type="http://schemas.openxmlformats.org/officeDocument/2006/relationships/image" Target="media/image118.png"/><Relationship Id="rId333" Type="http://schemas.openxmlformats.org/officeDocument/2006/relationships/image" Target="media/image126.wmf"/><Relationship Id="rId354" Type="http://schemas.openxmlformats.org/officeDocument/2006/relationships/image" Target="media/image133.png"/><Relationship Id="rId51" Type="http://schemas.openxmlformats.org/officeDocument/2006/relationships/oleObject" Target="embeddings/oleObject20.bin"/><Relationship Id="rId72" Type="http://schemas.openxmlformats.org/officeDocument/2006/relationships/oleObject" Target="embeddings/oleObject30.bin"/><Relationship Id="rId93" Type="http://schemas.openxmlformats.org/officeDocument/2006/relationships/oleObject" Target="embeddings/oleObject44.bin"/><Relationship Id="rId189" Type="http://schemas.openxmlformats.org/officeDocument/2006/relationships/image" Target="media/image77.wmf"/><Relationship Id="rId375" Type="http://schemas.openxmlformats.org/officeDocument/2006/relationships/image" Target="media/image141.png"/><Relationship Id="rId396" Type="http://schemas.openxmlformats.org/officeDocument/2006/relationships/oleObject" Target="embeddings/oleObject241.bin"/><Relationship Id="rId3" Type="http://schemas.openxmlformats.org/officeDocument/2006/relationships/webSettings" Target="webSettings.xml"/><Relationship Id="rId214" Type="http://schemas.openxmlformats.org/officeDocument/2006/relationships/image" Target="media/image85.png"/><Relationship Id="rId235" Type="http://schemas.openxmlformats.org/officeDocument/2006/relationships/oleObject" Target="embeddings/oleObject139.bin"/><Relationship Id="rId256" Type="http://schemas.openxmlformats.org/officeDocument/2006/relationships/oleObject" Target="embeddings/oleObject151.bin"/><Relationship Id="rId277" Type="http://schemas.openxmlformats.org/officeDocument/2006/relationships/oleObject" Target="embeddings/oleObject167.bin"/><Relationship Id="rId298" Type="http://schemas.openxmlformats.org/officeDocument/2006/relationships/oleObject" Target="embeddings/oleObject180.bin"/><Relationship Id="rId400" Type="http://schemas.openxmlformats.org/officeDocument/2006/relationships/oleObject" Target="embeddings/oleObject244.bin"/><Relationship Id="rId421" Type="http://schemas.openxmlformats.org/officeDocument/2006/relationships/oleObject" Target="embeddings/oleObject264.bin"/><Relationship Id="rId442" Type="http://schemas.openxmlformats.org/officeDocument/2006/relationships/oleObject" Target="embeddings/oleObject281.bin"/><Relationship Id="rId463" Type="http://schemas.openxmlformats.org/officeDocument/2006/relationships/oleObject" Target="embeddings/oleObject298.bin"/><Relationship Id="rId116" Type="http://schemas.openxmlformats.org/officeDocument/2006/relationships/image" Target="media/image52.wmf"/><Relationship Id="rId137" Type="http://schemas.openxmlformats.org/officeDocument/2006/relationships/image" Target="media/image57.wmf"/><Relationship Id="rId158" Type="http://schemas.openxmlformats.org/officeDocument/2006/relationships/oleObject" Target="embeddings/oleObject88.bin"/><Relationship Id="rId302" Type="http://schemas.openxmlformats.org/officeDocument/2006/relationships/oleObject" Target="embeddings/oleObject182.bin"/><Relationship Id="rId323" Type="http://schemas.openxmlformats.org/officeDocument/2006/relationships/oleObject" Target="embeddings/oleObject196.bin"/><Relationship Id="rId344" Type="http://schemas.openxmlformats.org/officeDocument/2006/relationships/oleObject" Target="embeddings/oleObject209.bin"/><Relationship Id="rId20" Type="http://schemas.openxmlformats.org/officeDocument/2006/relationships/image" Target="media/image11.png"/><Relationship Id="rId41" Type="http://schemas.openxmlformats.org/officeDocument/2006/relationships/oleObject" Target="embeddings/oleObject14.bin"/><Relationship Id="rId62" Type="http://schemas.openxmlformats.org/officeDocument/2006/relationships/image" Target="media/image32.wmf"/><Relationship Id="rId83" Type="http://schemas.openxmlformats.org/officeDocument/2006/relationships/oleObject" Target="embeddings/oleObject38.bin"/><Relationship Id="rId179" Type="http://schemas.openxmlformats.org/officeDocument/2006/relationships/image" Target="media/image72.wmf"/><Relationship Id="rId365" Type="http://schemas.openxmlformats.org/officeDocument/2006/relationships/oleObject" Target="embeddings/oleObject222.bin"/><Relationship Id="rId386" Type="http://schemas.openxmlformats.org/officeDocument/2006/relationships/oleObject" Target="embeddings/oleObject235.bin"/><Relationship Id="rId190" Type="http://schemas.openxmlformats.org/officeDocument/2006/relationships/oleObject" Target="embeddings/oleObject107.bin"/><Relationship Id="rId204" Type="http://schemas.openxmlformats.org/officeDocument/2006/relationships/oleObject" Target="embeddings/oleObject116.bin"/><Relationship Id="rId225" Type="http://schemas.openxmlformats.org/officeDocument/2006/relationships/oleObject" Target="embeddings/oleObject131.bin"/><Relationship Id="rId246" Type="http://schemas.openxmlformats.org/officeDocument/2006/relationships/oleObject" Target="embeddings/oleObject145.bin"/><Relationship Id="rId267" Type="http://schemas.openxmlformats.org/officeDocument/2006/relationships/oleObject" Target="embeddings/oleObject159.bin"/><Relationship Id="rId288" Type="http://schemas.openxmlformats.org/officeDocument/2006/relationships/oleObject" Target="embeddings/oleObject175.bin"/><Relationship Id="rId411" Type="http://schemas.openxmlformats.org/officeDocument/2006/relationships/oleObject" Target="embeddings/oleObject255.bin"/><Relationship Id="rId432" Type="http://schemas.openxmlformats.org/officeDocument/2006/relationships/oleObject" Target="embeddings/oleObject273.bin"/><Relationship Id="rId453" Type="http://schemas.openxmlformats.org/officeDocument/2006/relationships/oleObject" Target="embeddings/oleObject289.bin"/><Relationship Id="rId474" Type="http://schemas.openxmlformats.org/officeDocument/2006/relationships/oleObject" Target="embeddings/oleObject306.bin"/><Relationship Id="rId106" Type="http://schemas.openxmlformats.org/officeDocument/2006/relationships/oleObject" Target="embeddings/oleObject51.bin"/><Relationship Id="rId127" Type="http://schemas.openxmlformats.org/officeDocument/2006/relationships/oleObject" Target="embeddings/oleObject67.bin"/><Relationship Id="rId313" Type="http://schemas.openxmlformats.org/officeDocument/2006/relationships/oleObject" Target="embeddings/oleObject189.bin"/><Relationship Id="rId10" Type="http://schemas.openxmlformats.org/officeDocument/2006/relationships/oleObject" Target="embeddings/oleObject3.bin"/><Relationship Id="rId31" Type="http://schemas.openxmlformats.org/officeDocument/2006/relationships/oleObject" Target="embeddings/oleObject9.bin"/><Relationship Id="rId52" Type="http://schemas.openxmlformats.org/officeDocument/2006/relationships/image" Target="media/image27.wmf"/><Relationship Id="rId73" Type="http://schemas.openxmlformats.org/officeDocument/2006/relationships/oleObject" Target="embeddings/oleObject31.bin"/><Relationship Id="rId94" Type="http://schemas.openxmlformats.org/officeDocument/2006/relationships/oleObject" Target="embeddings/oleObject45.bin"/><Relationship Id="rId148" Type="http://schemas.openxmlformats.org/officeDocument/2006/relationships/oleObject" Target="embeddings/oleObject80.bin"/><Relationship Id="rId169" Type="http://schemas.openxmlformats.org/officeDocument/2006/relationships/oleObject" Target="embeddings/oleObject95.bin"/><Relationship Id="rId334" Type="http://schemas.openxmlformats.org/officeDocument/2006/relationships/oleObject" Target="embeddings/oleObject202.bin"/><Relationship Id="rId355" Type="http://schemas.openxmlformats.org/officeDocument/2006/relationships/oleObject" Target="embeddings/oleObject215.bin"/><Relationship Id="rId376" Type="http://schemas.openxmlformats.org/officeDocument/2006/relationships/oleObject" Target="embeddings/oleObject228.bin"/><Relationship Id="rId397" Type="http://schemas.openxmlformats.org/officeDocument/2006/relationships/oleObject" Target="embeddings/oleObject242.bin"/><Relationship Id="rId4" Type="http://schemas.openxmlformats.org/officeDocument/2006/relationships/footnotes" Target="footnotes.xml"/><Relationship Id="rId180" Type="http://schemas.openxmlformats.org/officeDocument/2006/relationships/oleObject" Target="embeddings/oleObject102.bin"/><Relationship Id="rId215" Type="http://schemas.openxmlformats.org/officeDocument/2006/relationships/image" Target="media/image86.wmf"/><Relationship Id="rId236" Type="http://schemas.openxmlformats.org/officeDocument/2006/relationships/image" Target="media/image91.png"/><Relationship Id="rId257" Type="http://schemas.openxmlformats.org/officeDocument/2006/relationships/image" Target="media/image100.wmf"/><Relationship Id="rId278" Type="http://schemas.openxmlformats.org/officeDocument/2006/relationships/image" Target="media/image105.wmf"/><Relationship Id="rId401" Type="http://schemas.openxmlformats.org/officeDocument/2006/relationships/oleObject" Target="embeddings/oleObject245.bin"/><Relationship Id="rId422" Type="http://schemas.openxmlformats.org/officeDocument/2006/relationships/oleObject" Target="embeddings/oleObject265.bin"/><Relationship Id="rId443" Type="http://schemas.openxmlformats.org/officeDocument/2006/relationships/image" Target="media/image155.wmf"/><Relationship Id="rId464" Type="http://schemas.openxmlformats.org/officeDocument/2006/relationships/oleObject" Target="embeddings/oleObject299.bin"/><Relationship Id="rId303" Type="http://schemas.openxmlformats.org/officeDocument/2006/relationships/oleObject" Target="embeddings/oleObject183.bin"/><Relationship Id="rId42" Type="http://schemas.openxmlformats.org/officeDocument/2006/relationships/image" Target="media/image23.wmf"/><Relationship Id="rId84" Type="http://schemas.openxmlformats.org/officeDocument/2006/relationships/oleObject" Target="embeddings/oleObject39.bin"/><Relationship Id="rId138" Type="http://schemas.openxmlformats.org/officeDocument/2006/relationships/oleObject" Target="embeddings/oleObject75.bin"/><Relationship Id="rId345" Type="http://schemas.openxmlformats.org/officeDocument/2006/relationships/image" Target="media/image130.png"/><Relationship Id="rId387" Type="http://schemas.openxmlformats.org/officeDocument/2006/relationships/image" Target="media/image145.png"/><Relationship Id="rId191" Type="http://schemas.openxmlformats.org/officeDocument/2006/relationships/oleObject" Target="embeddings/oleObject108.bin"/><Relationship Id="rId205" Type="http://schemas.openxmlformats.org/officeDocument/2006/relationships/oleObject" Target="embeddings/oleObject117.bin"/><Relationship Id="rId247" Type="http://schemas.openxmlformats.org/officeDocument/2006/relationships/image" Target="media/image96.wmf"/><Relationship Id="rId412" Type="http://schemas.openxmlformats.org/officeDocument/2006/relationships/image" Target="media/image150.wmf"/><Relationship Id="rId107" Type="http://schemas.openxmlformats.org/officeDocument/2006/relationships/oleObject" Target="embeddings/oleObject52.bin"/><Relationship Id="rId289" Type="http://schemas.openxmlformats.org/officeDocument/2006/relationships/image" Target="media/image108.png"/><Relationship Id="rId454" Type="http://schemas.openxmlformats.org/officeDocument/2006/relationships/oleObject" Target="embeddings/oleObject290.bin"/><Relationship Id="rId11" Type="http://schemas.openxmlformats.org/officeDocument/2006/relationships/image" Target="media/image3.wmf"/><Relationship Id="rId53" Type="http://schemas.openxmlformats.org/officeDocument/2006/relationships/oleObject" Target="embeddings/oleObject21.bin"/><Relationship Id="rId149" Type="http://schemas.openxmlformats.org/officeDocument/2006/relationships/oleObject" Target="embeddings/oleObject81.bin"/><Relationship Id="rId314" Type="http://schemas.openxmlformats.org/officeDocument/2006/relationships/oleObject" Target="embeddings/oleObject190.bin"/><Relationship Id="rId356" Type="http://schemas.openxmlformats.org/officeDocument/2006/relationships/oleObject" Target="embeddings/oleObject216.bin"/><Relationship Id="rId398" Type="http://schemas.openxmlformats.org/officeDocument/2006/relationships/image" Target="media/image149.wmf"/><Relationship Id="rId95" Type="http://schemas.openxmlformats.org/officeDocument/2006/relationships/image" Target="media/image44.wmf"/><Relationship Id="rId160" Type="http://schemas.openxmlformats.org/officeDocument/2006/relationships/oleObject" Target="embeddings/oleObject90.bin"/><Relationship Id="rId216" Type="http://schemas.openxmlformats.org/officeDocument/2006/relationships/oleObject" Target="embeddings/oleObject124.bin"/><Relationship Id="rId423" Type="http://schemas.openxmlformats.org/officeDocument/2006/relationships/image" Target="media/image151.png"/><Relationship Id="rId258" Type="http://schemas.openxmlformats.org/officeDocument/2006/relationships/oleObject" Target="embeddings/oleObject152.bin"/><Relationship Id="rId465" Type="http://schemas.openxmlformats.org/officeDocument/2006/relationships/image" Target="media/image159.wmf"/><Relationship Id="rId22" Type="http://schemas.openxmlformats.org/officeDocument/2006/relationships/image" Target="media/image13.png"/><Relationship Id="rId64" Type="http://schemas.openxmlformats.org/officeDocument/2006/relationships/image" Target="media/image33.wmf"/><Relationship Id="rId118" Type="http://schemas.openxmlformats.org/officeDocument/2006/relationships/image" Target="media/image53.wmf"/><Relationship Id="rId325" Type="http://schemas.openxmlformats.org/officeDocument/2006/relationships/oleObject" Target="embeddings/oleObject197.bin"/><Relationship Id="rId367" Type="http://schemas.openxmlformats.org/officeDocument/2006/relationships/oleObject" Target="embeddings/oleObject223.bin"/><Relationship Id="rId171" Type="http://schemas.openxmlformats.org/officeDocument/2006/relationships/oleObject" Target="embeddings/oleObject96.bin"/><Relationship Id="rId227" Type="http://schemas.openxmlformats.org/officeDocument/2006/relationships/oleObject" Target="embeddings/oleObject132.bin"/><Relationship Id="rId269" Type="http://schemas.openxmlformats.org/officeDocument/2006/relationships/oleObject" Target="embeddings/oleObject161.bin"/><Relationship Id="rId434" Type="http://schemas.openxmlformats.org/officeDocument/2006/relationships/oleObject" Target="embeddings/oleObject275.bin"/><Relationship Id="rId476" Type="http://schemas.openxmlformats.org/officeDocument/2006/relationships/oleObject" Target="embeddings/oleObject307.bin"/><Relationship Id="rId33" Type="http://schemas.openxmlformats.org/officeDocument/2006/relationships/image" Target="media/image19.wmf"/><Relationship Id="rId129" Type="http://schemas.openxmlformats.org/officeDocument/2006/relationships/oleObject" Target="embeddings/oleObject69.bin"/><Relationship Id="rId280" Type="http://schemas.openxmlformats.org/officeDocument/2006/relationships/oleObject" Target="embeddings/oleObject169.bin"/><Relationship Id="rId336" Type="http://schemas.openxmlformats.org/officeDocument/2006/relationships/oleObject" Target="embeddings/oleObject203.bin"/><Relationship Id="rId75" Type="http://schemas.openxmlformats.org/officeDocument/2006/relationships/oleObject" Target="embeddings/oleObject33.bin"/><Relationship Id="rId140" Type="http://schemas.openxmlformats.org/officeDocument/2006/relationships/oleObject" Target="embeddings/oleObject76.bin"/><Relationship Id="rId182" Type="http://schemas.openxmlformats.org/officeDocument/2006/relationships/oleObject" Target="embeddings/oleObject103.bin"/><Relationship Id="rId378" Type="http://schemas.openxmlformats.org/officeDocument/2006/relationships/image" Target="media/image142.wmf"/><Relationship Id="rId403" Type="http://schemas.openxmlformats.org/officeDocument/2006/relationships/oleObject" Target="embeddings/oleObject247.bin"/><Relationship Id="rId6" Type="http://schemas.openxmlformats.org/officeDocument/2006/relationships/image" Target="media/image1.wmf"/><Relationship Id="rId238" Type="http://schemas.openxmlformats.org/officeDocument/2006/relationships/oleObject" Target="embeddings/oleObject140.bin"/><Relationship Id="rId445" Type="http://schemas.openxmlformats.org/officeDocument/2006/relationships/oleObject" Target="embeddings/oleObject283.bin"/><Relationship Id="rId291" Type="http://schemas.openxmlformats.org/officeDocument/2006/relationships/image" Target="media/image109.wmf"/><Relationship Id="rId305" Type="http://schemas.openxmlformats.org/officeDocument/2006/relationships/oleObject" Target="embeddings/oleObject184.bin"/><Relationship Id="rId347" Type="http://schemas.openxmlformats.org/officeDocument/2006/relationships/oleObject" Target="embeddings/oleObject210.bin"/><Relationship Id="rId44" Type="http://schemas.openxmlformats.org/officeDocument/2006/relationships/image" Target="media/image24.wmf"/><Relationship Id="rId86" Type="http://schemas.openxmlformats.org/officeDocument/2006/relationships/oleObject" Target="embeddings/oleObject41.bin"/><Relationship Id="rId151" Type="http://schemas.openxmlformats.org/officeDocument/2006/relationships/image" Target="media/image63.png"/><Relationship Id="rId389" Type="http://schemas.openxmlformats.org/officeDocument/2006/relationships/oleObject" Target="embeddings/oleObject236.bin"/><Relationship Id="rId193" Type="http://schemas.openxmlformats.org/officeDocument/2006/relationships/image" Target="media/image78.png"/><Relationship Id="rId207" Type="http://schemas.openxmlformats.org/officeDocument/2006/relationships/oleObject" Target="embeddings/oleObject119.bin"/><Relationship Id="rId249" Type="http://schemas.openxmlformats.org/officeDocument/2006/relationships/image" Target="media/image97.wmf"/><Relationship Id="rId414" Type="http://schemas.openxmlformats.org/officeDocument/2006/relationships/oleObject" Target="embeddings/oleObject257.bin"/><Relationship Id="rId456" Type="http://schemas.openxmlformats.org/officeDocument/2006/relationships/oleObject" Target="embeddings/oleObject291.bin"/><Relationship Id="rId13" Type="http://schemas.openxmlformats.org/officeDocument/2006/relationships/image" Target="media/image4.png"/><Relationship Id="rId109" Type="http://schemas.openxmlformats.org/officeDocument/2006/relationships/oleObject" Target="embeddings/oleObject54.bin"/><Relationship Id="rId260" Type="http://schemas.openxmlformats.org/officeDocument/2006/relationships/oleObject" Target="embeddings/oleObject154.bin"/><Relationship Id="rId316" Type="http://schemas.openxmlformats.org/officeDocument/2006/relationships/oleObject" Target="embeddings/oleObject191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Desktop\&#27169;&#26495;\&#31354;&#30333;&#27169;&#26495;-&#39029;&#36793;&#36317;&#36866;&#20013;.do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空白模板-页边距适中</Template>
  <TotalTime>7</TotalTime>
  <Pages>21</Pages>
  <Words>6653</Words>
  <Characters>11712</Characters>
  <Application>Microsoft Office Word</Application>
  <DocSecurity>0</DocSecurity>
  <Lines>780</Lines>
  <Paragraphs>874</Paragraphs>
  <ScaleCrop>false</ScaleCrop>
  <Manager/>
  <Company/>
  <LinksUpToDate>false</LinksUpToDate>
  <CharactersWithSpaces>17491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Administrator</cp:lastModifiedBy>
  <cp:revision>8</cp:revision>
  <dcterms:created xsi:type="dcterms:W3CDTF">2025-06-18T08:26:00Z</dcterms:created>
  <dcterms:modified xsi:type="dcterms:W3CDTF">2026-09-11T02:40:00Z</dcterms:modified>
  <cp:category/>
</cp:coreProperties>
</file>