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0C48" w:rsidRDefault="00157204"/>
    <w:p w:rsidR="00EF035E" w:rsidRPr="00043B54" w:rsidRDefault="00A335F9" w:rsidP="006116AB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30"/>
          <w:szCs w:val="22"/>
        </w:rPr>
      </w:pPr>
      <w:r w:rsidRPr="00A335F9">
        <w:rPr>
          <w:rFonts w:ascii="宋体" w:hAnsi="宋体" w:cs="宋体" w:hint="eastAsia"/>
          <w:b/>
          <w:color w:val="000000"/>
          <w:kern w:val="2"/>
          <w:sz w:val="30"/>
          <w:szCs w:val="22"/>
        </w:rPr>
        <w:t>四川省甘孜州2025届中考数学试卷</w:t>
      </w:r>
    </w:p>
    <w:p w:rsidR="00EF035E" w:rsidRPr="00043B54" w:rsidRDefault="000E4F95" w:rsidP="006116AB">
      <w:pPr>
        <w:pStyle w:val="1"/>
        <w:jc w:val="left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  <w:r w:rsidRPr="00043B54">
        <w:rPr>
          <w:rFonts w:ascii="宋体" w:hAnsi="宋体" w:cs="宋体"/>
          <w:b/>
          <w:color w:val="000000"/>
          <w:kern w:val="2"/>
          <w:sz w:val="21"/>
          <w:szCs w:val="22"/>
        </w:rPr>
        <w:t>一、单选题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．下列各数中，最大的是</w:t>
      </w:r>
      <w:r>
        <w:rPr>
          <w:rFonts w:ascii="Times New Roman" w:hAnsi="Times New Roman"/>
          <w:kern w:val="2"/>
          <w:sz w:val="21"/>
          <w:szCs w:val="22"/>
        </w:rPr>
        <w:t>(</w:t>
      </w:r>
      <w:r>
        <w:rPr>
          <w:rFonts w:ascii="Times New Roman" w:eastAsia="Times New Roman" w:hAnsi="Times New Roman"/>
          <w:sz w:val="24"/>
          <w:szCs w:val="24"/>
        </w:rPr>
        <w:t>    </w:t>
      </w:r>
      <w:r>
        <w:rPr>
          <w:rFonts w:ascii="Times New Roman" w:hAnsi="Times New Roman"/>
          <w:kern w:val="2"/>
          <w:sz w:val="21"/>
          <w:szCs w:val="22"/>
        </w:rPr>
        <w:t>)</w:t>
      </w:r>
    </w:p>
    <w:p w:rsidR="003A4BDC" w:rsidRDefault="000E4F95" w:rsidP="006116AB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271" w:dyaOrig="2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 " style="width:13.5pt;height:11pt" o:ole="">
            <v:imagedata r:id="rId6" o:title="eqId274a9dc37509f01c2606fb3086a46f4f"/>
          </v:shape>
          <o:OLEObject Type="Embed" ProgID="Equation.DSMT4" ShapeID="_x0000_i1025" DrawAspect="Content" ObjectID="_1828289918" r:id="rId7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271" w:dyaOrig="230">
          <v:shape id="_x0000_i1026" type="#_x0000_t75" alt=" " style="width:13.5pt;height:11pt" o:ole="">
            <v:imagedata r:id="rId8" o:title="eqIdacbc6a613224461ade69362d46550474"/>
          </v:shape>
          <o:OLEObject Type="Embed" ProgID="Equation.DSMT4" ShapeID="_x0000_i1026" DrawAspect="Content" ObjectID="_1828289919" r:id="rId9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0</w: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1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．以下几何体的主视图是圆的是（</w:t>
      </w:r>
      <w:r>
        <w:rPr>
          <w:rFonts w:ascii="Times New Roman" w:eastAsia="Times New Roman" w:hAnsi="Times New Roman"/>
          <w:sz w:val="24"/>
          <w:szCs w:val="24"/>
        </w:rPr>
        <w:t>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3A4BDC" w:rsidRDefault="000E4F95" w:rsidP="006116AB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666750" cy="647700"/>
            <wp:effectExtent l="19050" t="0" r="0" b="0"/>
            <wp:docPr id="100003" name="图片 10000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695325" cy="733425"/>
            <wp:effectExtent l="19050" t="0" r="9525" b="0"/>
            <wp:docPr id="100005" name="图片 10000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666750" cy="647700"/>
            <wp:effectExtent l="19050" t="0" r="0" b="0"/>
            <wp:docPr id="100007" name="图片 10000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800100" cy="762000"/>
            <wp:effectExtent l="19050" t="0" r="0" b="0"/>
            <wp:docPr id="100009" name="图片 10000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．某航模社团开展某小型无人机飞行时长测试，随机抽取</w:t>
      </w: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>架该型无人机，充满电后首次飞行时长记录如下（单位：分钟）：</w:t>
      </w:r>
      <w:r>
        <w:rPr>
          <w:rFonts w:ascii="Times New Roman" w:hAnsi="Times New Roman"/>
          <w:kern w:val="2"/>
          <w:sz w:val="21"/>
          <w:szCs w:val="22"/>
        </w:rPr>
        <w:t>18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>20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>22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>23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>24</w:t>
      </w:r>
      <w:r>
        <w:rPr>
          <w:rFonts w:ascii="Times New Roman" w:hAnsi="Times New Roman"/>
          <w:kern w:val="2"/>
          <w:sz w:val="21"/>
          <w:szCs w:val="22"/>
        </w:rPr>
        <w:t>．这组数据的中位数为（</w:t>
      </w:r>
      <w:r>
        <w:rPr>
          <w:rFonts w:ascii="Times New Roman" w:eastAsia="Times New Roman" w:hAnsi="Times New Roman"/>
          <w:sz w:val="24"/>
          <w:szCs w:val="24"/>
        </w:rPr>
        <w:t>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3A4BDC" w:rsidRDefault="000E4F95" w:rsidP="006116AB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18</w: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20</w: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22</w: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23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4</w:t>
      </w:r>
      <w:r>
        <w:rPr>
          <w:rFonts w:ascii="Times New Roman" w:hAnsi="Times New Roman"/>
          <w:kern w:val="2"/>
          <w:sz w:val="21"/>
          <w:szCs w:val="22"/>
        </w:rPr>
        <w:t>．在平面直角坐标系中，点</w:t>
      </w:r>
      <w:r>
        <w:object w:dxaOrig="647" w:dyaOrig="355">
          <v:shape id="_x0000_i1027" type="#_x0000_t75" alt=" " style="width:32.5pt;height:18pt" o:ole="">
            <v:imagedata r:id="rId14" o:title="eqId530e5817131adf2c05b99ff18eb9060f"/>
          </v:shape>
          <o:OLEObject Type="Embed" ProgID="Equation.DSMT4" ShapeID="_x0000_i1027" DrawAspect="Content" ObjectID="_1828289920" r:id="rId15"/>
        </w:object>
      </w:r>
      <w:r>
        <w:rPr>
          <w:rFonts w:ascii="Times New Roman" w:hAnsi="Times New Roman"/>
          <w:kern w:val="2"/>
          <w:sz w:val="21"/>
          <w:szCs w:val="22"/>
        </w:rPr>
        <w:t>关于</w:t>
      </w:r>
      <w:r>
        <w:object w:dxaOrig="188" w:dyaOrig="230">
          <v:shape id="_x0000_i1028" type="#_x0000_t75" alt=" " style="width:9.5pt;height:11pt" o:ole="">
            <v:imagedata r:id="rId16" o:title="eqIdd053b14c8588eee2acbbe44fc37a6886"/>
          </v:shape>
          <o:OLEObject Type="Embed" ProgID="Equation.DSMT4" ShapeID="_x0000_i1028" DrawAspect="Content" ObjectID="_1828289921" r:id="rId17"/>
        </w:object>
      </w:r>
      <w:r>
        <w:rPr>
          <w:rFonts w:ascii="Times New Roman" w:hAnsi="Times New Roman"/>
          <w:kern w:val="2"/>
          <w:sz w:val="21"/>
          <w:szCs w:val="22"/>
        </w:rPr>
        <w:t>轴对称的点在（</w:t>
      </w:r>
      <w:r>
        <w:rPr>
          <w:rFonts w:ascii="Times New Roman" w:eastAsia="Times New Roman" w:hAnsi="Times New Roman"/>
          <w:sz w:val="24"/>
          <w:szCs w:val="24"/>
        </w:rPr>
        <w:t>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3A4BDC" w:rsidRDefault="000E4F95" w:rsidP="006116AB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．第一象限</w: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．第二象限</w: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．第三象限</w: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．第四象限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>．下列计算正确的是（</w:t>
      </w:r>
      <w:r>
        <w:rPr>
          <w:rFonts w:ascii="Times New Roman" w:eastAsia="Times New Roman" w:hAnsi="Times New Roman"/>
          <w:sz w:val="24"/>
          <w:szCs w:val="24"/>
        </w:rPr>
        <w:t>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3A4BDC" w:rsidRDefault="000E4F95" w:rsidP="006116AB">
      <w:pPr>
        <w:pStyle w:val="1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461" w:dyaOrig="355">
          <v:shape id="_x0000_i1029" type="#_x0000_t75" alt=" " style="width:73pt;height:18pt" o:ole="">
            <v:imagedata r:id="rId18" o:title="eqId344d75255a0b80ecff41613842572e11"/>
          </v:shape>
          <o:OLEObject Type="Embed" ProgID="Equation.DSMT4" ShapeID="_x0000_i1029" DrawAspect="Content" ObjectID="_1828289922" r:id="rId19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503" w:dyaOrig="397">
          <v:shape id="_x0000_i1030" type="#_x0000_t75" alt=" " style="width:75pt;height:19.5pt" o:ole="">
            <v:imagedata r:id="rId20" o:title="eqId6155ff251fb877959670c737d7d74a1e"/>
          </v:shape>
          <o:OLEObject Type="Embed" ProgID="Equation.DSMT4" ShapeID="_x0000_i1030" DrawAspect="Content" ObjectID="_1828289923" r:id="rId21"/>
        </w:object>
      </w:r>
    </w:p>
    <w:p w:rsidR="003A4BDC" w:rsidRDefault="000E4F95" w:rsidP="006116AB">
      <w:pPr>
        <w:pStyle w:val="1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960" w:dyaOrig="292">
          <v:shape id="_x0000_i1031" type="#_x0000_t75" alt=" " style="width:48pt;height:14pt" o:ole="">
            <v:imagedata r:id="rId22" o:title="eqId1ecfbb4764c91b10896af60c7b3c3cf3"/>
          </v:shape>
          <o:OLEObject Type="Embed" ProgID="Equation.DSMT4" ShapeID="_x0000_i1031" DrawAspect="Content" ObjectID="_1828289924" r:id="rId23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043" w:dyaOrig="376">
          <v:shape id="_x0000_i1032" type="#_x0000_t75" alt=" " style="width:52.5pt;height:18.5pt" o:ole="">
            <v:imagedata r:id="rId24" o:title="eqIdf2e58b4cf7ab11dcf8854057cde0df7a"/>
          </v:shape>
          <o:OLEObject Type="Embed" ProgID="Equation.DSMT4" ShapeID="_x0000_i1032" DrawAspect="Content" ObjectID="_1828289925" r:id="rId25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6</w:t>
      </w:r>
      <w:r>
        <w:rPr>
          <w:rFonts w:ascii="Times New Roman" w:hAnsi="Times New Roman"/>
          <w:kern w:val="2"/>
          <w:sz w:val="21"/>
          <w:szCs w:val="22"/>
        </w:rPr>
        <w:t>．光线在不同介质中的传播速度是不同的，因此当光线从水中射向空气时，会发生折射．由于折射率相同，所以在水中平行的光线，在空气中也是平行的．如图，</w:t>
      </w:r>
      <w:r>
        <w:object w:dxaOrig="1732" w:dyaOrig="250">
          <v:shape id="_x0000_i1033" type="#_x0000_t75" alt=" " style="width:86.5pt;height:13pt" o:ole="">
            <v:imagedata r:id="rId26" o:title="eqId88a4fc9ad3d453786930bd4f92c4e516"/>
          </v:shape>
          <o:OLEObject Type="Embed" ProgID="Equation.DSMT4" ShapeID="_x0000_i1033" DrawAspect="Content" ObjectID="_1828289926" r:id="rId27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939" w:dyaOrig="230">
          <v:shape id="_x0000_i1034" type="#_x0000_t75" alt=" " style="width:47pt;height:11pt" o:ole="">
            <v:imagedata r:id="rId28" o:title="eqId6bbb44e7e5e2d406fae0cb2773670ae3"/>
          </v:shape>
          <o:OLEObject Type="Embed" ProgID="Equation.DSMT4" ShapeID="_x0000_i1034" DrawAspect="Content" ObjectID="_1828289927" r:id="rId29"/>
        </w:object>
      </w: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eastAsia="Times New Roman" w:hAnsi="Times New Roman"/>
          <w:sz w:val="24"/>
          <w:szCs w:val="24"/>
        </w:rPr>
        <w:t>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3A4BDC" w:rsidRDefault="000E4F95" w:rsidP="006116AB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962025" cy="704850"/>
            <wp:effectExtent l="19050" t="0" r="9525" b="0"/>
            <wp:docPr id="100011" name="图片 1000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BDC" w:rsidRDefault="000E4F95" w:rsidP="006116AB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438" w:dyaOrig="250">
          <v:shape id="_x0000_i1035" type="#_x0000_t75" alt=" " style="width:21.5pt;height:13pt" o:ole="">
            <v:imagedata r:id="rId31" o:title="eqIda6c0927afc571a7c966c98192040979e"/>
          </v:shape>
          <o:OLEObject Type="Embed" ProgID="Equation.DSMT4" ShapeID="_x0000_i1035" DrawAspect="Content" ObjectID="_1828289928" r:id="rId32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438" w:dyaOrig="250">
          <v:shape id="_x0000_i1036" type="#_x0000_t75" alt=" " style="width:21.5pt;height:13pt" o:ole="">
            <v:imagedata r:id="rId33" o:title="eqId6e012dbccbaac604c8d9f48159fb21d1"/>
          </v:shape>
          <o:OLEObject Type="Embed" ProgID="Equation.DSMT4" ShapeID="_x0000_i1036" DrawAspect="Content" ObjectID="_1828289929" r:id="rId34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438" w:dyaOrig="250">
          <v:shape id="_x0000_i1037" type="#_x0000_t75" alt=" " style="width:21.5pt;height:13pt" o:ole="">
            <v:imagedata r:id="rId35" o:title="eqIdd246136d73f82c1892b8eca365af3cb4"/>
          </v:shape>
          <o:OLEObject Type="Embed" ProgID="Equation.DSMT4" ShapeID="_x0000_i1037" DrawAspect="Content" ObjectID="_1828289930" r:id="rId36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438" w:dyaOrig="250">
          <v:shape id="_x0000_i1038" type="#_x0000_t75" alt=" " style="width:21.5pt;height:13pt" o:ole="">
            <v:imagedata r:id="rId37" o:title="eqId70492b9823be3894efed9f0c82396782"/>
          </v:shape>
          <o:OLEObject Type="Embed" ProgID="Equation.DSMT4" ShapeID="_x0000_i1038" DrawAspect="Content" ObjectID="_1828289931" r:id="rId38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7</w:t>
      </w:r>
      <w:r>
        <w:rPr>
          <w:rFonts w:ascii="Times New Roman" w:hAnsi="Times New Roman"/>
          <w:kern w:val="2"/>
          <w:sz w:val="21"/>
          <w:szCs w:val="22"/>
        </w:rPr>
        <w:t>．如图，点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397" w:dyaOrig="271">
          <v:shape id="_x0000_i1039" type="#_x0000_t75" alt=" " style="width:19.5pt;height:13.5pt" o:ole="">
            <v:imagedata r:id="rId39" o:title="eqId3d97cdc586744d208b6f69c9813af977"/>
          </v:shape>
          <o:OLEObject Type="Embed" ProgID="Equation.DSMT4" ShapeID="_x0000_i1039" DrawAspect="Content" ObjectID="_1828289932" r:id="rId40"/>
        </w:object>
      </w:r>
      <w:r>
        <w:rPr>
          <w:rFonts w:ascii="Times New Roman" w:hAnsi="Times New Roman"/>
          <w:kern w:val="2"/>
          <w:sz w:val="21"/>
          <w:szCs w:val="22"/>
        </w:rPr>
        <w:t>上，若</w:t>
      </w:r>
      <w:r>
        <w:object w:dxaOrig="877" w:dyaOrig="250">
          <v:shape id="_x0000_i1040" type="#_x0000_t75" alt=" " style="width:43.5pt;height:13pt" o:ole="">
            <v:imagedata r:id="rId41" o:title="eqId0b68d5d7266ccc3ad4a2d8fcc9bfb30e"/>
          </v:shape>
          <o:OLEObject Type="Embed" ProgID="Equation.DSMT4" ShapeID="_x0000_i1040" DrawAspect="Content" ObjectID="_1828289933" r:id="rId42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501" w:dyaOrig="230">
          <v:shape id="_x0000_i1041" type="#_x0000_t75" alt=" " style="width:24.5pt;height:11pt" o:ole="">
            <v:imagedata r:id="rId43" o:title="eqIdce2a8bf5e05a07c93a7104839fc21849"/>
          </v:shape>
          <o:OLEObject Type="Embed" ProgID="Equation.DSMT4" ShapeID="_x0000_i1041" DrawAspect="Content" ObjectID="_1828289934" r:id="rId44"/>
        </w:object>
      </w: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eastAsia="Times New Roman" w:hAnsi="Times New Roman"/>
          <w:sz w:val="24"/>
          <w:szCs w:val="24"/>
        </w:rPr>
        <w:t>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3A4BDC" w:rsidRDefault="000E4F95" w:rsidP="006116AB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171575" cy="1181100"/>
            <wp:effectExtent l="19050" t="0" r="9525" b="0"/>
            <wp:docPr id="100013" name="图片 1000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45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BDC" w:rsidRDefault="000E4F95" w:rsidP="006116AB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334" w:dyaOrig="250">
          <v:shape id="_x0000_i1042" type="#_x0000_t75" alt=" " style="width:16.5pt;height:13pt" o:ole="">
            <v:imagedata r:id="rId46" o:title="eqId22f25cd21af818ad98b6d9f023ba285f"/>
          </v:shape>
          <o:OLEObject Type="Embed" ProgID="Equation.DSMT4" ShapeID="_x0000_i1042" DrawAspect="Content" ObjectID="_1828289935" r:id="rId47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355" w:dyaOrig="250">
          <v:shape id="_x0000_i1043" type="#_x0000_t75" alt=" " style="width:18pt;height:13pt" o:ole="">
            <v:imagedata r:id="rId48" o:title="eqIdf7b7bde83b97c3951c4762d537c8db21"/>
          </v:shape>
          <o:OLEObject Type="Embed" ProgID="Equation.DSMT4" ShapeID="_x0000_i1043" DrawAspect="Content" ObjectID="_1828289936" r:id="rId49"/>
        </w:object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313" w:dyaOrig="230">
          <v:shape id="_x0000_i1044" type="#_x0000_t75" alt=" " style="width:15.5pt;height:11pt" o:ole="">
            <v:imagedata r:id="rId50" o:title="eqId2f124aa6c15a72314d59122603b4af79"/>
          </v:shape>
          <o:OLEObject Type="Embed" ProgID="Equation.DSMT4" ShapeID="_x0000_i1044" DrawAspect="Content" ObjectID="_1828289937" r:id="rId51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355" w:dyaOrig="250">
          <v:shape id="_x0000_i1045" type="#_x0000_t75" alt=" " style="width:18pt;height:13pt" o:ole="">
            <v:imagedata r:id="rId52" o:title="eqIdc2931e9bcd1cd5280d783ed6dda4ca38"/>
          </v:shape>
          <o:OLEObject Type="Embed" ProgID="Equation.DSMT4" ShapeID="_x0000_i1045" DrawAspect="Content" ObjectID="_1828289938" r:id="rId53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8</w:t>
      </w:r>
      <w:r>
        <w:rPr>
          <w:rFonts w:ascii="Times New Roman" w:hAnsi="Times New Roman"/>
          <w:kern w:val="2"/>
          <w:sz w:val="21"/>
          <w:szCs w:val="22"/>
        </w:rPr>
        <w:t>．函数</w:t>
      </w:r>
      <w:r>
        <w:object w:dxaOrig="793" w:dyaOrig="271">
          <v:shape id="_x0000_i1046" type="#_x0000_t75" alt=" " style="width:40pt;height:13.5pt" o:ole="">
            <v:imagedata r:id="rId54" o:title="eqId026808536f6b6d265c778e23836fbf13"/>
          </v:shape>
          <o:OLEObject Type="Embed" ProgID="Equation.DSMT4" ShapeID="_x0000_i1046" DrawAspect="Content" ObjectID="_1828289939" r:id="rId55"/>
        </w:object>
      </w:r>
      <w:r>
        <w:rPr>
          <w:rFonts w:ascii="Times New Roman" w:hAnsi="Times New Roman"/>
          <w:kern w:val="2"/>
          <w:sz w:val="21"/>
          <w:szCs w:val="22"/>
        </w:rPr>
        <w:t>的图象为</w:t>
      </w:r>
      <w:r>
        <w:rPr>
          <w:rFonts w:ascii="Times New Roman" w:hAnsi="Times New Roman"/>
          <w:kern w:val="2"/>
          <w:sz w:val="21"/>
          <w:szCs w:val="22"/>
        </w:rPr>
        <w:t>(</w:t>
      </w:r>
      <w:r>
        <w:rPr>
          <w:rFonts w:ascii="Times New Roman" w:eastAsia="Times New Roman" w:hAnsi="Times New Roman"/>
          <w:sz w:val="24"/>
          <w:szCs w:val="24"/>
        </w:rPr>
        <w:t>    </w:t>
      </w:r>
      <w:r>
        <w:rPr>
          <w:rFonts w:ascii="Times New Roman" w:hAnsi="Times New Roman"/>
          <w:kern w:val="2"/>
          <w:sz w:val="21"/>
          <w:szCs w:val="22"/>
        </w:rPr>
        <w:t>)</w:t>
      </w:r>
    </w:p>
    <w:p w:rsidR="003A4BDC" w:rsidRDefault="000E4F95" w:rsidP="006116AB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809625" cy="866775"/>
            <wp:effectExtent l="19050" t="0" r="9525" b="0"/>
            <wp:docPr id="100015" name="图片 1000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56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809625" cy="866775"/>
            <wp:effectExtent l="19050" t="0" r="9525" b="0"/>
            <wp:docPr id="100017" name="图片 1000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57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ab/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800100" cy="866775"/>
            <wp:effectExtent l="19050" t="0" r="0" b="0"/>
            <wp:docPr id="100019" name="图片 1000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58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781050" cy="847725"/>
            <wp:effectExtent l="19050" t="0" r="0" b="0"/>
            <wp:docPr id="100021" name="图片 1000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59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9</w:t>
      </w:r>
      <w:r>
        <w:rPr>
          <w:rFonts w:ascii="Times New Roman" w:hAnsi="Times New Roman"/>
          <w:kern w:val="2"/>
          <w:sz w:val="21"/>
          <w:szCs w:val="22"/>
        </w:rPr>
        <w:t>．《九章算术》是我国古代数学著作，其中记载了这样一道题：今有牛五、羊二，直金十两；牛二、羊五，直金八两．问牛、羊各直金几何？意思是：假设</w:t>
      </w: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>头牛、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只羊，共值金</w:t>
      </w:r>
      <w:r>
        <w:rPr>
          <w:rFonts w:ascii="Times New Roman" w:hAnsi="Times New Roman"/>
          <w:kern w:val="2"/>
          <w:sz w:val="21"/>
          <w:szCs w:val="22"/>
        </w:rPr>
        <w:t>10</w:t>
      </w:r>
      <w:r>
        <w:rPr>
          <w:rFonts w:ascii="Times New Roman" w:hAnsi="Times New Roman"/>
          <w:kern w:val="2"/>
          <w:sz w:val="21"/>
          <w:szCs w:val="22"/>
        </w:rPr>
        <w:t>两；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头牛、</w:t>
      </w: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>只羊，共值金</w:t>
      </w:r>
      <w:r>
        <w:rPr>
          <w:rFonts w:ascii="Times New Roman" w:hAnsi="Times New Roman"/>
          <w:kern w:val="2"/>
          <w:sz w:val="21"/>
          <w:szCs w:val="22"/>
        </w:rPr>
        <w:t>8</w:t>
      </w:r>
      <w:r>
        <w:rPr>
          <w:rFonts w:ascii="Times New Roman" w:hAnsi="Times New Roman"/>
          <w:kern w:val="2"/>
          <w:sz w:val="21"/>
          <w:szCs w:val="22"/>
        </w:rPr>
        <w:t>两．那么每头牛、每只羊分别值金多少两？设每头牛值金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x</w:t>
      </w:r>
      <w:r>
        <w:rPr>
          <w:rFonts w:ascii="Times New Roman" w:hAnsi="Times New Roman"/>
          <w:kern w:val="2"/>
          <w:sz w:val="21"/>
          <w:szCs w:val="22"/>
        </w:rPr>
        <w:t>两，每只羊值金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y</w:t>
      </w:r>
      <w:r>
        <w:rPr>
          <w:rFonts w:ascii="Times New Roman" w:hAnsi="Times New Roman"/>
          <w:kern w:val="2"/>
          <w:sz w:val="21"/>
          <w:szCs w:val="22"/>
        </w:rPr>
        <w:t>两，则可列方程组（</w:t>
      </w:r>
      <w:r>
        <w:rPr>
          <w:rFonts w:ascii="Times New Roman" w:eastAsia="Times New Roman" w:hAnsi="Times New Roman"/>
          <w:sz w:val="24"/>
          <w:szCs w:val="24"/>
        </w:rPr>
        <w:t>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3A4BDC" w:rsidRDefault="000E4F95" w:rsidP="006116AB">
      <w:pPr>
        <w:pStyle w:val="1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190" w:dyaOrig="626">
          <v:shape id="_x0000_i1047" type="#_x0000_t75" alt=" " style="width:59.5pt;height:31.5pt" o:ole="">
            <v:imagedata r:id="rId60" o:title="eqId721068fa9682c168c99f5e15ec5640e8"/>
          </v:shape>
          <o:OLEObject Type="Embed" ProgID="Equation.DSMT4" ShapeID="_x0000_i1047" DrawAspect="Content" ObjectID="_1828289940" r:id="rId61"/>
        </w:objec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190" w:dyaOrig="626">
          <v:shape id="_x0000_i1048" type="#_x0000_t75" alt=" " style="width:59.5pt;height:31.5pt" o:ole="">
            <v:imagedata r:id="rId62" o:title="eqIdef286775718df439a94e418adad5a9e2"/>
          </v:shape>
          <o:OLEObject Type="Embed" ProgID="Equation.DSMT4" ShapeID="_x0000_i1048" DrawAspect="Content" ObjectID="_1828289941" r:id="rId63"/>
        </w:object>
      </w:r>
    </w:p>
    <w:p w:rsidR="003A4BDC" w:rsidRDefault="000E4F95" w:rsidP="006116AB">
      <w:pPr>
        <w:pStyle w:val="1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190" w:dyaOrig="626">
          <v:shape id="_x0000_i1049" type="#_x0000_t75" alt=" " style="width:59.5pt;height:31.5pt" o:ole="">
            <v:imagedata r:id="rId64" o:title="eqIdcd967152c1dc1a1f8b31d8bb1a0b7f81"/>
          </v:shape>
          <o:OLEObject Type="Embed" ProgID="Equation.DSMT4" ShapeID="_x0000_i1049" DrawAspect="Content" ObjectID="_1828289942" r:id="rId65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190" w:dyaOrig="626">
          <v:shape id="_x0000_i1050" type="#_x0000_t75" alt=" " style="width:59.5pt;height:31.5pt" o:ole="">
            <v:imagedata r:id="rId66" o:title="eqId608f8f95ac613d14fc8d062f51cd1a01"/>
          </v:shape>
          <o:OLEObject Type="Embed" ProgID="Equation.DSMT4" ShapeID="_x0000_i1050" DrawAspect="Content" ObjectID="_1828289943" r:id="rId67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10</w:t>
      </w:r>
      <w:r>
        <w:rPr>
          <w:rFonts w:ascii="Times New Roman" w:hAnsi="Times New Roman"/>
          <w:kern w:val="2"/>
          <w:sz w:val="21"/>
          <w:szCs w:val="22"/>
        </w:rPr>
        <w:t>．对于抛物线</w:t>
      </w:r>
      <w:r>
        <w:object w:dxaOrig="1419" w:dyaOrig="397">
          <v:shape id="_x0000_i1051" type="#_x0000_t75" alt=" " style="width:71pt;height:19.5pt" o:ole="">
            <v:imagedata r:id="rId68" o:title="eqIdab20f07f8e28e31ecad5a9ba0369022d"/>
          </v:shape>
          <o:OLEObject Type="Embed" ProgID="Equation.DSMT4" ShapeID="_x0000_i1051" DrawAspect="Content" ObjectID="_1828289944" r:id="rId69"/>
        </w:object>
      </w:r>
      <w:r>
        <w:rPr>
          <w:rFonts w:ascii="Times New Roman" w:hAnsi="Times New Roman"/>
          <w:kern w:val="2"/>
          <w:sz w:val="21"/>
          <w:szCs w:val="22"/>
        </w:rPr>
        <w:t>，下列说法正确的是（</w:t>
      </w:r>
      <w:r>
        <w:rPr>
          <w:rFonts w:ascii="Times New Roman" w:eastAsia="Times New Roman" w:hAnsi="Times New Roman"/>
          <w:sz w:val="24"/>
          <w:szCs w:val="24"/>
        </w:rPr>
        <w:t>    </w: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3A4BDC" w:rsidRDefault="000E4F95" w:rsidP="006116AB">
      <w:pPr>
        <w:pStyle w:val="1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．抛物线的开口向下</w:t>
      </w:r>
      <w:r>
        <w:rPr>
          <w:rFonts w:ascii="Times New Roman" w:hAnsi="Times New Roman"/>
          <w:kern w:val="2"/>
          <w:sz w:val="21"/>
          <w:szCs w:val="22"/>
        </w:rPr>
        <w:tab/>
        <w:t>B</w:t>
      </w:r>
      <w:r>
        <w:rPr>
          <w:rFonts w:ascii="Times New Roman" w:hAnsi="Times New Roman"/>
          <w:kern w:val="2"/>
          <w:sz w:val="21"/>
          <w:szCs w:val="22"/>
        </w:rPr>
        <w:t>．抛物线的顶点坐标为</w:t>
      </w:r>
      <w:r>
        <w:object w:dxaOrig="459" w:dyaOrig="355">
          <v:shape id="_x0000_i1052" type="#_x0000_t75" alt=" " style="width:23pt;height:18pt" o:ole="">
            <v:imagedata r:id="rId70" o:title="eqId06400546cc9d61d37270a2145efee6ca"/>
          </v:shape>
          <o:OLEObject Type="Embed" ProgID="Equation.DSMT4" ShapeID="_x0000_i1052" DrawAspect="Content" ObjectID="_1828289945" r:id="rId71"/>
        </w:object>
      </w:r>
    </w:p>
    <w:p w:rsidR="003A4BDC" w:rsidRDefault="000E4F95" w:rsidP="006116AB">
      <w:pPr>
        <w:pStyle w:val="1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．抛物线的对称轴为直线</w:t>
      </w:r>
      <w:r>
        <w:object w:dxaOrig="605" w:dyaOrig="250">
          <v:shape id="_x0000_i1053" type="#_x0000_t75" alt=" " style="width:30pt;height:13pt" o:ole="">
            <v:imagedata r:id="rId72" o:title="eqId99c6875d552e9fff3c7d655f3a59b166"/>
          </v:shape>
          <o:OLEObject Type="Embed" ProgID="Equation.DSMT4" ShapeID="_x0000_i1053" DrawAspect="Content" ObjectID="_1828289946" r:id="rId73"/>
        </w:object>
      </w:r>
      <w:r>
        <w:rPr>
          <w:rFonts w:ascii="Times New Roman" w:hAnsi="Times New Roman"/>
          <w:kern w:val="2"/>
          <w:sz w:val="21"/>
          <w:szCs w:val="22"/>
        </w:rPr>
        <w:tab/>
        <w:t>D</w:t>
      </w:r>
      <w:r>
        <w:rPr>
          <w:rFonts w:ascii="Times New Roman" w:hAnsi="Times New Roman"/>
          <w:kern w:val="2"/>
          <w:sz w:val="21"/>
          <w:szCs w:val="22"/>
        </w:rPr>
        <w:t>．当</w:t>
      </w:r>
      <w:r>
        <w:object w:dxaOrig="605" w:dyaOrig="250">
          <v:shape id="_x0000_i1054" type="#_x0000_t75" alt=" " style="width:30pt;height:13pt" o:ole="">
            <v:imagedata r:id="rId74" o:title="eqId892c394a6abacd1b516d060c3728e6fa"/>
          </v:shape>
          <o:OLEObject Type="Embed" ProgID="Equation.DSMT4" ShapeID="_x0000_i1054" DrawAspect="Content" ObjectID="_1828289947" r:id="rId75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y</w:t>
      </w:r>
      <w:r>
        <w:rPr>
          <w:rFonts w:ascii="Times New Roman" w:hAnsi="Times New Roman"/>
          <w:kern w:val="2"/>
          <w:sz w:val="21"/>
          <w:szCs w:val="22"/>
        </w:rPr>
        <w:t>随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x</w:t>
      </w:r>
      <w:r>
        <w:rPr>
          <w:rFonts w:ascii="Times New Roman" w:hAnsi="Times New Roman"/>
          <w:kern w:val="2"/>
          <w:sz w:val="21"/>
          <w:szCs w:val="22"/>
        </w:rPr>
        <w:t>的增大而增大</w:t>
      </w:r>
    </w:p>
    <w:p w:rsidR="003A4BDC" w:rsidRDefault="00157204" w:rsidP="006116AB">
      <w:pPr>
        <w:pStyle w:val="1"/>
        <w:jc w:val="center"/>
        <w:textAlignment w:val="center"/>
        <w:rPr>
          <w:rFonts w:ascii="黑体" w:eastAsia="黑体" w:hAnsi="黑体" w:cs="黑体"/>
          <w:b/>
          <w:color w:val="000000"/>
          <w:kern w:val="2"/>
          <w:sz w:val="30"/>
          <w:szCs w:val="22"/>
        </w:rPr>
      </w:pPr>
    </w:p>
    <w:p w:rsidR="003A4BDC" w:rsidRDefault="000E4F95" w:rsidP="006116AB">
      <w:pPr>
        <w:pStyle w:val="1"/>
        <w:jc w:val="left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  <w:r>
        <w:rPr>
          <w:rFonts w:ascii="宋体" w:hAnsi="宋体" w:cs="宋体"/>
          <w:b/>
          <w:color w:val="000000"/>
          <w:kern w:val="2"/>
          <w:sz w:val="21"/>
          <w:szCs w:val="22"/>
        </w:rPr>
        <w:t>二、填空题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11</w:t>
      </w:r>
      <w:r>
        <w:rPr>
          <w:rFonts w:ascii="Times New Roman" w:hAnsi="Times New Roman"/>
          <w:kern w:val="2"/>
          <w:sz w:val="21"/>
          <w:szCs w:val="22"/>
        </w:rPr>
        <w:t>．分解因式：</w:t>
      </w:r>
      <w:r>
        <w:object w:dxaOrig="835" w:dyaOrig="250">
          <v:shape id="_x0000_i1055" type="#_x0000_t75" alt=" " style="width:42pt;height:13pt" o:ole="">
            <v:imagedata r:id="rId76" o:title="eqIddfaa09627124b630eb9cac1ecfef8698"/>
          </v:shape>
          <o:OLEObject Type="Embed" ProgID="Equation.DSMT4" ShapeID="_x0000_i1055" DrawAspect="Content" ObjectID="_1828289948" r:id="rId77"/>
        </w:objec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12</w:t>
      </w:r>
      <w:r>
        <w:rPr>
          <w:rFonts w:ascii="Times New Roman" w:hAnsi="Times New Roman"/>
          <w:kern w:val="2"/>
          <w:sz w:val="21"/>
          <w:szCs w:val="22"/>
        </w:rPr>
        <w:t>．方程</w:t>
      </w:r>
      <w:r>
        <w:object w:dxaOrig="751" w:dyaOrig="543">
          <v:shape id="_x0000_i1056" type="#_x0000_t75" alt=" " style="width:37.5pt;height:27pt" o:ole="">
            <v:imagedata r:id="rId78" o:title="eqIdeb8ad56ee0c553f917304df6b9cb4ec0"/>
          </v:shape>
          <o:OLEObject Type="Embed" ProgID="Equation.DSMT4" ShapeID="_x0000_i1056" DrawAspect="Content" ObjectID="_1828289949" r:id="rId79"/>
        </w:object>
      </w:r>
      <w:r>
        <w:rPr>
          <w:rFonts w:ascii="Times New Roman" w:hAnsi="Times New Roman"/>
          <w:kern w:val="2"/>
          <w:sz w:val="21"/>
          <w:szCs w:val="22"/>
        </w:rPr>
        <w:t>的解为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13</w:t>
      </w:r>
      <w:r>
        <w:rPr>
          <w:rFonts w:ascii="Times New Roman" w:hAnsi="Times New Roman"/>
          <w:kern w:val="2"/>
          <w:sz w:val="21"/>
          <w:szCs w:val="22"/>
        </w:rPr>
        <w:t>．如图，在矩形</w:t>
      </w:r>
      <w:r>
        <w:object w:dxaOrig="626" w:dyaOrig="250">
          <v:shape id="_x0000_i1057" type="#_x0000_t75" alt=" " style="width:31.5pt;height:13pt" o:ole="">
            <v:imagedata r:id="rId80" o:title="eqId411b38a18046fea8e9fab1f9f9b80a5f"/>
          </v:shape>
          <o:OLEObject Type="Embed" ProgID="Equation.DSMT4" ShapeID="_x0000_i1057" DrawAspect="Content" ObjectID="_1828289950" r:id="rId81"/>
        </w:object>
      </w:r>
      <w:r>
        <w:rPr>
          <w:rFonts w:ascii="Times New Roman" w:hAnsi="Times New Roman"/>
          <w:kern w:val="2"/>
          <w:sz w:val="21"/>
          <w:szCs w:val="22"/>
        </w:rPr>
        <w:t>中，对角线</w:t>
      </w:r>
      <w:r>
        <w:object w:dxaOrig="730" w:dyaOrig="271">
          <v:shape id="_x0000_i1058" type="#_x0000_t75" alt=" " style="width:37pt;height:13.5pt" o:ole="">
            <v:imagedata r:id="rId82" o:title="eqId73b3c032441543354c154ee67d744abb"/>
          </v:shape>
          <o:OLEObject Type="Embed" ProgID="Equation.DSMT4" ShapeID="_x0000_i1058" DrawAspect="Content" ObjectID="_1828289951" r:id="rId83"/>
        </w:object>
      </w:r>
      <w:r>
        <w:rPr>
          <w:rFonts w:ascii="Times New Roman" w:hAnsi="Times New Roman"/>
          <w:kern w:val="2"/>
          <w:sz w:val="21"/>
          <w:szCs w:val="22"/>
        </w:rPr>
        <w:t>相交于点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O</w:t>
      </w:r>
      <w:r>
        <w:object w:dxaOrig="1878" w:dyaOrig="271">
          <v:shape id="_x0000_i1059" type="#_x0000_t75" alt=" " style="width:93.5pt;height:13.5pt" o:ole="">
            <v:imagedata r:id="rId84" o:title="eqId68912855544eebb77b6129f81f0e8772"/>
          </v:shape>
          <o:OLEObject Type="Embed" ProgID="Equation.DSMT4" ShapeID="_x0000_i1059" DrawAspect="Content" ObjectID="_1828289952" r:id="rId85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376" w:dyaOrig="250">
          <v:shape id="_x0000_i1060" type="#_x0000_t75" alt=" " style="width:18.5pt;height:13pt" o:ole="">
            <v:imagedata r:id="rId86" o:title="eqId60ef95894ceebaf236170e8832dcf7e3"/>
          </v:shape>
          <o:OLEObject Type="Embed" ProgID="Equation.DSMT4" ShapeID="_x0000_i1060" DrawAspect="Content" ObjectID="_1828289953" r:id="rId87"/>
        </w:object>
      </w:r>
      <w:r>
        <w:rPr>
          <w:rFonts w:ascii="Times New Roman" w:hAnsi="Times New Roman"/>
          <w:kern w:val="2"/>
          <w:sz w:val="21"/>
          <w:szCs w:val="22"/>
        </w:rPr>
        <w:t>的长为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    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333500" cy="838200"/>
            <wp:effectExtent l="19050" t="0" r="0" b="0"/>
            <wp:docPr id="100023" name="图片 10002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88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14</w:t>
      </w:r>
      <w:r>
        <w:rPr>
          <w:rFonts w:ascii="Times New Roman" w:hAnsi="Times New Roman"/>
          <w:kern w:val="2"/>
          <w:sz w:val="21"/>
          <w:szCs w:val="22"/>
        </w:rPr>
        <w:t>．如图，在</w:t>
      </w:r>
      <w:r>
        <w:object w:dxaOrig="626" w:dyaOrig="250">
          <v:shape id="_x0000_i1061" type="#_x0000_t75" alt=" " style="width:31.5pt;height:13pt" o:ole="">
            <v:imagedata r:id="rId89" o:title="eqId15c0dbe3c080c4c4636c64803e5c1f76"/>
          </v:shape>
          <o:OLEObject Type="Embed" ProgID="Equation.DSMT4" ShapeID="_x0000_i1061" DrawAspect="Content" ObjectID="_1828289954" r:id="rId90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856" w:dyaOrig="250">
          <v:shape id="_x0000_i1062" type="#_x0000_t75" alt=" " style="width:43pt;height:13pt" o:ole="">
            <v:imagedata r:id="rId91" o:title="eqId047dc9795efa99b6fb9fdf9778085dab"/>
          </v:shape>
          <o:OLEObject Type="Embed" ProgID="Equation.DSMT4" ShapeID="_x0000_i1062" DrawAspect="Content" ObjectID="_1828289955" r:id="rId9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190" w:dyaOrig="271">
          <v:shape id="_x0000_i1063" type="#_x0000_t75" alt=" " style="width:59.5pt;height:13.5pt" o:ole="">
            <v:imagedata r:id="rId93" o:title="eqIdf86c589939053ce21ce0a67cf40054a9"/>
          </v:shape>
          <o:OLEObject Type="Embed" ProgID="Equation.DSMT4" ShapeID="_x0000_i1063" DrawAspect="Content" ObjectID="_1828289956" r:id="rId94"/>
        </w:object>
      </w:r>
      <w:r>
        <w:rPr>
          <w:rFonts w:ascii="Times New Roman" w:hAnsi="Times New Roman"/>
          <w:kern w:val="2"/>
          <w:sz w:val="21"/>
          <w:szCs w:val="22"/>
        </w:rPr>
        <w:t>．分别以点</w:t>
      </w:r>
      <w:r>
        <w:object w:dxaOrig="209" w:dyaOrig="230">
          <v:shape id="_x0000_i1064" type="#_x0000_t75" alt=" " style="width:10.5pt;height:11pt" o:ole="">
            <v:imagedata r:id="rId95" o:title="eqId5963abe8f421bd99a2aaa94831a951e9"/>
          </v:shape>
          <o:OLEObject Type="Embed" ProgID="Equation.DSMT4" ShapeID="_x0000_i1064" DrawAspect="Content" ObjectID="_1828289957" r:id="rId96"/>
        </w:object>
      </w:r>
      <w:r>
        <w:rPr>
          <w:rFonts w:ascii="Times New Roman" w:hAnsi="Times New Roman"/>
          <w:kern w:val="2"/>
          <w:sz w:val="21"/>
          <w:szCs w:val="22"/>
        </w:rPr>
        <w:t>和</w:t>
      </w:r>
      <w:r>
        <w:object w:dxaOrig="188" w:dyaOrig="209">
          <v:shape id="_x0000_i1065" type="#_x0000_t75" alt=" " style="width:9.5pt;height:10.5pt" o:ole="">
            <v:imagedata r:id="rId97" o:title="eqId7f9e8449aad35c5d840a3395ea86df6d"/>
          </v:shape>
          <o:OLEObject Type="Embed" ProgID="Equation.DSMT4" ShapeID="_x0000_i1065" DrawAspect="Content" ObjectID="_1828289958" r:id="rId98"/>
        </w:object>
      </w:r>
      <w:r>
        <w:rPr>
          <w:rFonts w:ascii="Times New Roman" w:hAnsi="Times New Roman"/>
          <w:kern w:val="2"/>
          <w:sz w:val="21"/>
          <w:szCs w:val="22"/>
        </w:rPr>
        <w:t>为圆心，大于</w:t>
      </w:r>
      <w:r>
        <w:object w:dxaOrig="501" w:dyaOrig="543">
          <v:shape id="_x0000_i1066" type="#_x0000_t75" alt=" " style="width:24.5pt;height:27pt" o:ole="">
            <v:imagedata r:id="rId99" o:title="eqId20d49404351575703cfe8325d1352ec9"/>
          </v:shape>
          <o:OLEObject Type="Embed" ProgID="Equation.DSMT4" ShapeID="_x0000_i1066" DrawAspect="Content" ObjectID="_1828289959" r:id="rId100"/>
        </w:object>
      </w:r>
      <w:r>
        <w:rPr>
          <w:rFonts w:ascii="Times New Roman" w:hAnsi="Times New Roman"/>
          <w:kern w:val="2"/>
          <w:sz w:val="21"/>
          <w:szCs w:val="22"/>
        </w:rPr>
        <w:t>的长为半径作弧，两弧交于</w:t>
      </w:r>
      <w:r>
        <w:object w:dxaOrig="271" w:dyaOrig="230">
          <v:shape id="_x0000_i1067" type="#_x0000_t75" alt=" " style="width:13.5pt;height:11pt" o:ole="">
            <v:imagedata r:id="rId101" o:title="eqIdac047e91852b91af639feec23a9598b2"/>
          </v:shape>
          <o:OLEObject Type="Embed" ProgID="Equation.DSMT4" ShapeID="_x0000_i1067" DrawAspect="Content" ObjectID="_1828289960" r:id="rId10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50" w:dyaOrig="250">
          <v:shape id="_x0000_i1068" type="#_x0000_t75" alt=" " style="width:13pt;height:13pt" o:ole="">
            <v:imagedata r:id="rId103" o:title="eqId54a5d7d3b6b63fe5c24c3907b7a8eaa3"/>
          </v:shape>
          <o:OLEObject Type="Embed" ProgID="Equation.DSMT4" ShapeID="_x0000_i1068" DrawAspect="Content" ObjectID="_1828289961" r:id="rId104"/>
        </w:object>
      </w:r>
      <w:r>
        <w:rPr>
          <w:rFonts w:ascii="Times New Roman" w:hAnsi="Times New Roman"/>
          <w:kern w:val="2"/>
          <w:sz w:val="21"/>
          <w:szCs w:val="22"/>
        </w:rPr>
        <w:t>两点，作直线</w:t>
      </w:r>
      <w:r>
        <w:object w:dxaOrig="397" w:dyaOrig="250">
          <v:shape id="_x0000_i1069" type="#_x0000_t75" alt=" " style="width:19.5pt;height:13pt" o:ole="">
            <v:imagedata r:id="rId105" o:title="eqId411461db15ee8086332c531e086c40c7"/>
          </v:shape>
          <o:OLEObject Type="Embed" ProgID="Equation.DSMT4" ShapeID="_x0000_i1069" DrawAspect="Content" ObjectID="_1828289962" r:id="rId106"/>
        </w:object>
      </w:r>
      <w:r>
        <w:rPr>
          <w:rFonts w:ascii="Times New Roman" w:hAnsi="Times New Roman"/>
          <w:kern w:val="2"/>
          <w:sz w:val="21"/>
          <w:szCs w:val="22"/>
        </w:rPr>
        <w:t>，交</w:t>
      </w:r>
      <w:r>
        <w:object w:dxaOrig="355" w:dyaOrig="250">
          <v:shape id="_x0000_i1070" type="#_x0000_t75" alt=" " style="width:18pt;height:13pt" o:ole="">
            <v:imagedata r:id="rId107" o:title="eqId0dc5c9827dfd0be5a9c85962d6ccbfb1"/>
          </v:shape>
          <o:OLEObject Type="Embed" ProgID="Equation.DSMT4" ShapeID="_x0000_i1070" DrawAspect="Content" ObjectID="_1828289963" r:id="rId108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object w:dxaOrig="230" w:dyaOrig="230">
          <v:shape id="_x0000_i1071" type="#_x0000_t75" alt=" " style="width:11pt;height:11pt" o:ole="">
            <v:imagedata r:id="rId109" o:title="eqId8455657dde27aabe6adb7b188e031c11"/>
          </v:shape>
          <o:OLEObject Type="Embed" ProgID="Equation.DSMT4" ShapeID="_x0000_i1071" DrawAspect="Content" ObjectID="_1828289964" r:id="rId110"/>
        </w:object>
      </w:r>
      <w:r>
        <w:rPr>
          <w:rFonts w:ascii="Times New Roman" w:hAnsi="Times New Roman"/>
          <w:kern w:val="2"/>
          <w:sz w:val="21"/>
          <w:szCs w:val="22"/>
        </w:rPr>
        <w:t>，连接</w:t>
      </w:r>
      <w:r>
        <w:object w:dxaOrig="376" w:dyaOrig="230">
          <v:shape id="_x0000_i1072" type="#_x0000_t75" alt=" " style="width:18.5pt;height:11pt" o:ole="">
            <v:imagedata r:id="rId111" o:title="eqId03902478df1a55bc99703210bccab910"/>
          </v:shape>
          <o:OLEObject Type="Embed" ProgID="Equation.DSMT4" ShapeID="_x0000_i1072" DrawAspect="Content" ObjectID="_1828289965" r:id="rId112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730" w:dyaOrig="250">
          <v:shape id="_x0000_i1073" type="#_x0000_t75" alt=" " style="width:37pt;height:13pt" o:ole="">
            <v:imagedata r:id="rId113" o:title="eqId3981e7286d41960daf4e110c1c84e03a"/>
          </v:shape>
          <o:OLEObject Type="Embed" ProgID="Equation.DSMT4" ShapeID="_x0000_i1073" DrawAspect="Content" ObjectID="_1828289966" r:id="rId114"/>
        </w:object>
      </w:r>
      <w:r>
        <w:rPr>
          <w:rFonts w:ascii="Times New Roman" w:hAnsi="Times New Roman"/>
          <w:kern w:val="2"/>
          <w:sz w:val="21"/>
          <w:szCs w:val="22"/>
        </w:rPr>
        <w:t>的大小为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°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524000" cy="1047750"/>
            <wp:effectExtent l="19050" t="0" r="0" b="0"/>
            <wp:docPr id="100025" name="图片 10002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115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15</w:t>
      </w:r>
      <w:r>
        <w:rPr>
          <w:rFonts w:ascii="Times New Roman" w:hAnsi="Times New Roman"/>
          <w:kern w:val="2"/>
          <w:sz w:val="21"/>
          <w:szCs w:val="22"/>
        </w:rPr>
        <w:t>．若</w:t>
      </w:r>
      <w:r>
        <w:object w:dxaOrig="897" w:dyaOrig="292">
          <v:shape id="_x0000_i1074" type="#_x0000_t75" alt=" " style="width:45pt;height:14pt;mso-position-horizontal-relative:page;mso-position-vertical-relative:page" o:ole="">
            <v:imagedata r:id="rId116" o:title="eqId594374a7c555b1df9a75b7a638a3212d"/>
          </v:shape>
          <o:OLEObject Type="Embed" ProgID="Equation.DSMT4" ShapeID="_x0000_i1074" DrawAspect="Content" ObjectID="_1828289967" r:id="rId117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1148" w:dyaOrig="271">
          <v:shape id="_x0000_i1075" type="#_x0000_t75" alt=" " style="width:57.5pt;height:13.5pt" o:ole="">
            <v:imagedata r:id="rId118" o:title="eqIdade1c2e16310feeebf53ac3e123e3010"/>
          </v:shape>
          <o:OLEObject Type="Embed" ProgID="Equation.DSMT4" ShapeID="_x0000_i1075" DrawAspect="Content" ObjectID="_1828289968" r:id="rId119"/>
        </w:objec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16</w:t>
      </w:r>
      <w:r>
        <w:rPr>
          <w:rFonts w:ascii="Times New Roman" w:hAnsi="Times New Roman"/>
          <w:kern w:val="2"/>
          <w:sz w:val="21"/>
          <w:szCs w:val="22"/>
        </w:rPr>
        <w:t>．如图，将一个可以自由转动的转盘分成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个大小相同的扇形，并分别标为红、黄、绿三种颜色，指针位置固定．转动转盘，停止后，其中的某个扇形恰好停在指针所指的位置（指针指向交线时，当作指向右边的扇形）．转动转盘两次，指针指向颜色相同的扇形的概率为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933450" cy="914400"/>
            <wp:effectExtent l="19050" t="0" r="0" b="0"/>
            <wp:docPr id="100027" name="图片 10002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120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17</w:t>
      </w:r>
      <w:r>
        <w:rPr>
          <w:rFonts w:ascii="Times New Roman" w:hAnsi="Times New Roman"/>
          <w:kern w:val="2"/>
          <w:sz w:val="21"/>
          <w:szCs w:val="22"/>
        </w:rPr>
        <w:t>．若关于</w:t>
      </w:r>
      <w:r>
        <w:object w:dxaOrig="167" w:dyaOrig="188">
          <v:shape id="_x0000_i1076" type="#_x0000_t75" alt=" " style="width:8pt;height:9.5pt" o:ole="">
            <v:imagedata r:id="rId121" o:title="eqId81dea63b8ce3e51adf66cf7b9982a248"/>
          </v:shape>
          <o:OLEObject Type="Embed" ProgID="Equation.DSMT4" ShapeID="_x0000_i1076" DrawAspect="Content" ObjectID="_1828289969" r:id="rId122"/>
        </w:object>
      </w:r>
      <w:r>
        <w:rPr>
          <w:rFonts w:ascii="Times New Roman" w:hAnsi="Times New Roman"/>
          <w:kern w:val="2"/>
          <w:sz w:val="21"/>
          <w:szCs w:val="22"/>
        </w:rPr>
        <w:t>的方程</w:t>
      </w:r>
      <w:r>
        <w:object w:dxaOrig="1315" w:dyaOrig="271">
          <v:shape id="_x0000_i1077" type="#_x0000_t75" alt=" " style="width:66pt;height:13.5pt" o:ole="">
            <v:imagedata r:id="rId123" o:title="eqId2d5707186257494f1fea86066f2778b5"/>
          </v:shape>
          <o:OLEObject Type="Embed" ProgID="Equation.DSMT4" ShapeID="_x0000_i1077" DrawAspect="Content" ObjectID="_1828289970" r:id="rId124"/>
        </w:object>
      </w:r>
      <w:r>
        <w:rPr>
          <w:rFonts w:ascii="Times New Roman" w:hAnsi="Times New Roman"/>
          <w:kern w:val="2"/>
          <w:sz w:val="21"/>
          <w:szCs w:val="22"/>
        </w:rPr>
        <w:t>有两个相等的实数根，则实数</w:t>
      </w:r>
      <w:r>
        <w:object w:dxaOrig="230" w:dyaOrig="188">
          <v:shape id="_x0000_i1078" type="#_x0000_t75" alt=" " style="width:11pt;height:9.5pt" o:ole="">
            <v:imagedata r:id="rId125" o:title="eqId294f5ba74cdf695fc9a8a8e52f421328"/>
          </v:shape>
          <o:OLEObject Type="Embed" ProgID="Equation.DSMT4" ShapeID="_x0000_i1078" DrawAspect="Content" ObjectID="_1828289971" r:id="rId126"/>
        </w:object>
      </w:r>
      <w:r>
        <w:rPr>
          <w:rFonts w:ascii="Times New Roman" w:hAnsi="Times New Roman"/>
          <w:kern w:val="2"/>
          <w:sz w:val="21"/>
          <w:szCs w:val="22"/>
        </w:rPr>
        <w:t>的取值为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 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18</w:t>
      </w:r>
      <w:r>
        <w:rPr>
          <w:rFonts w:ascii="Times New Roman" w:hAnsi="Times New Roman"/>
          <w:kern w:val="2"/>
          <w:sz w:val="21"/>
          <w:szCs w:val="22"/>
        </w:rPr>
        <w:t>．一块三角形材料的形状如图所示，</w:t>
      </w:r>
      <w:r>
        <w:object w:dxaOrig="1169" w:dyaOrig="250">
          <v:shape id="_x0000_i1079" type="#_x0000_t75" alt=" " style="width:58.5pt;height:13pt" o:ole="">
            <v:imagedata r:id="rId127" o:title="eqId46de792a9388bc13e70dc28eeab60405"/>
          </v:shape>
          <o:OLEObject Type="Embed" ProgID="Equation.DSMT4" ShapeID="_x0000_i1079" DrawAspect="Content" ObjectID="_1828289972" r:id="rId12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877" w:dyaOrig="250">
          <v:shape id="_x0000_i1080" type="#_x0000_t75" alt=" " style="width:43.5pt;height:13pt" o:ole="">
            <v:imagedata r:id="rId129" o:title="eqId7e3262fc038bbec5e7c8cc47df08bef7"/>
          </v:shape>
          <o:OLEObject Type="Embed" ProgID="Equation.DSMT4" ShapeID="_x0000_i1080" DrawAspect="Content" ObjectID="_1828289973" r:id="rId130"/>
        </w:object>
      </w:r>
      <w:r>
        <w:rPr>
          <w:rFonts w:ascii="Times New Roman" w:hAnsi="Times New Roman"/>
          <w:kern w:val="2"/>
          <w:sz w:val="21"/>
          <w:szCs w:val="22"/>
        </w:rPr>
        <w:t>．用这块材料剪出一个矩形</w:t>
      </w:r>
      <w:r>
        <w:object w:dxaOrig="626" w:dyaOrig="250">
          <v:shape id="_x0000_i1081" type="#_x0000_t75" alt=" " style="width:31.5pt;height:13pt" o:ole="">
            <v:imagedata r:id="rId131" o:title="eqIdb32c05247f6998d7a70d31d13be4148c"/>
          </v:shape>
          <o:OLEObject Type="Embed" ProgID="Equation.DSMT4" ShapeID="_x0000_i1081" DrawAspect="Content" ObjectID="_1828289974" r:id="rId132"/>
        </w:object>
      </w:r>
      <w:r>
        <w:rPr>
          <w:rFonts w:ascii="Times New Roman" w:hAnsi="Times New Roman"/>
          <w:kern w:val="2"/>
          <w:sz w:val="21"/>
          <w:szCs w:val="22"/>
        </w:rPr>
        <w:t>，其中点</w:t>
      </w:r>
      <w:r>
        <w:object w:dxaOrig="230" w:dyaOrig="230">
          <v:shape id="_x0000_i1082" type="#_x0000_t75" alt=" " style="width:11pt;height:11pt" o:ole="">
            <v:imagedata r:id="rId109" o:title="eqId8455657dde27aabe6adb7b188e031c11"/>
          </v:shape>
          <o:OLEObject Type="Embed" ProgID="Equation.DSMT4" ShapeID="_x0000_i1082" DrawAspect="Content" ObjectID="_1828289975" r:id="rId13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09" w:dyaOrig="230">
          <v:shape id="_x0000_i1083" type="#_x0000_t75" alt=" " style="width:10.5pt;height:11pt" o:ole="">
            <v:imagedata r:id="rId134" o:title="eqId2a30f3a8b673cc28bd90c50cf1a35281"/>
          </v:shape>
          <o:OLEObject Type="Embed" ProgID="Equation.DSMT4" ShapeID="_x0000_i1083" DrawAspect="Content" ObjectID="_1828289976" r:id="rId13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230" w:dyaOrig="230">
          <v:shape id="_x0000_i1084" type="#_x0000_t75" alt=" " style="width:11pt;height:11pt" o:ole="">
            <v:imagedata r:id="rId136" o:title="eqIda0ed1ec316bc54c37c4286c208f55667"/>
          </v:shape>
          <o:OLEObject Type="Embed" ProgID="Equation.DSMT4" ShapeID="_x0000_i1084" DrawAspect="Content" ObjectID="_1828289977" r:id="rId137"/>
        </w:object>
      </w:r>
      <w:r>
        <w:rPr>
          <w:rFonts w:ascii="Times New Roman" w:hAnsi="Times New Roman"/>
          <w:kern w:val="2"/>
          <w:sz w:val="21"/>
          <w:szCs w:val="22"/>
        </w:rPr>
        <w:t>分别在</w:t>
      </w:r>
      <w:r>
        <w:object w:dxaOrig="355" w:dyaOrig="250">
          <v:shape id="_x0000_i1085" type="#_x0000_t75" alt=" " style="width:18pt;height:13pt" o:ole="">
            <v:imagedata r:id="rId107" o:title="eqId0dc5c9827dfd0be5a9c85962d6ccbfb1"/>
          </v:shape>
          <o:OLEObject Type="Embed" ProgID="Equation.DSMT4" ShapeID="_x0000_i1085" DrawAspect="Content" ObjectID="_1828289978" r:id="rId13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55" w:dyaOrig="230">
          <v:shape id="_x0000_i1086" type="#_x0000_t75" alt=" " style="width:18pt;height:11pt" o:ole="">
            <v:imagedata r:id="rId139" o:title="eqIdf52a58fbaf4fea03567e88a9f0f6e37e"/>
          </v:shape>
          <o:OLEObject Type="Embed" ProgID="Equation.DSMT4" ShapeID="_x0000_i1086" DrawAspect="Content" ObjectID="_1828289979" r:id="rId14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76" w:dyaOrig="250">
          <v:shape id="_x0000_i1087" type="#_x0000_t75" alt=" " style="width:18.5pt;height:13pt" o:ole="">
            <v:imagedata r:id="rId86" o:title="eqId60ef95894ceebaf236170e8832dcf7e3"/>
          </v:shape>
          <o:OLEObject Type="Embed" ProgID="Equation.DSMT4" ShapeID="_x0000_i1087" DrawAspect="Content" ObjectID="_1828289980" r:id="rId141"/>
        </w:object>
      </w:r>
      <w:r>
        <w:rPr>
          <w:rFonts w:ascii="Times New Roman" w:hAnsi="Times New Roman"/>
          <w:kern w:val="2"/>
          <w:sz w:val="21"/>
          <w:szCs w:val="22"/>
        </w:rPr>
        <w:t>上．则可剪出矩形</w:t>
      </w:r>
      <w:r>
        <w:object w:dxaOrig="626" w:dyaOrig="250">
          <v:shape id="_x0000_i1088" type="#_x0000_t75" alt=" " style="width:31.5pt;height:13pt" o:ole="">
            <v:imagedata r:id="rId131" o:title="eqIdb32c05247f6998d7a70d31d13be4148c"/>
          </v:shape>
          <o:OLEObject Type="Embed" ProgID="Equation.DSMT4" ShapeID="_x0000_i1088" DrawAspect="Content" ObjectID="_1828289981" r:id="rId142"/>
        </w:object>
      </w:r>
      <w:r>
        <w:rPr>
          <w:rFonts w:ascii="Times New Roman" w:hAnsi="Times New Roman"/>
          <w:kern w:val="2"/>
          <w:sz w:val="21"/>
          <w:szCs w:val="22"/>
        </w:rPr>
        <w:t>的最大面积为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981075" cy="1038225"/>
            <wp:effectExtent l="19050" t="0" r="9525" b="0"/>
            <wp:docPr id="100029" name="图片 10002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143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19</w:t>
      </w:r>
      <w:r>
        <w:rPr>
          <w:rFonts w:ascii="Times New Roman" w:hAnsi="Times New Roman"/>
          <w:kern w:val="2"/>
          <w:sz w:val="21"/>
          <w:szCs w:val="22"/>
        </w:rPr>
        <w:t>．将正面记为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E</w:t>
      </w:r>
      <w:r>
        <w:rPr>
          <w:rFonts w:ascii="Times New Roman" w:hAnsi="Times New Roman"/>
          <w:kern w:val="2"/>
          <w:sz w:val="21"/>
          <w:szCs w:val="22"/>
        </w:rPr>
        <w:t>的五张卡片按如图所示放置，每张卡片反面都写有一个数．现依次将相邻两张卡片反面的数之和记录如表：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329"/>
        <w:gridCol w:w="1395"/>
        <w:gridCol w:w="1396"/>
        <w:gridCol w:w="1402"/>
        <w:gridCol w:w="1407"/>
        <w:gridCol w:w="1396"/>
      </w:tblGrid>
      <w:tr w:rsidR="0062617A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A4BDC" w:rsidRDefault="000E4F95" w:rsidP="006116AB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卡片编号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A4BDC" w:rsidRDefault="000E4F95" w:rsidP="006116AB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eastAsia="Times New Roman" w:hAnsi="Times New Roman"/>
                <w:i/>
                <w:kern w:val="2"/>
                <w:sz w:val="21"/>
                <w:szCs w:val="22"/>
              </w:rPr>
              <w:t>A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，</w:t>
            </w:r>
            <w:r>
              <w:rPr>
                <w:rFonts w:ascii="Times New Roman" w:eastAsia="Times New Roman" w:hAnsi="Times New Roman"/>
                <w:i/>
                <w:kern w:val="2"/>
                <w:sz w:val="21"/>
                <w:szCs w:val="22"/>
              </w:rPr>
              <w:t>B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A4BDC" w:rsidRDefault="000E4F95" w:rsidP="006116AB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eastAsia="Times New Roman" w:hAnsi="Times New Roman"/>
                <w:i/>
                <w:kern w:val="2"/>
                <w:sz w:val="21"/>
                <w:szCs w:val="22"/>
              </w:rPr>
              <w:t>B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，</w:t>
            </w:r>
            <w:r>
              <w:rPr>
                <w:rFonts w:ascii="Times New Roman" w:eastAsia="Times New Roman" w:hAnsi="Times New Roman"/>
                <w:i/>
                <w:kern w:val="2"/>
                <w:sz w:val="21"/>
                <w:szCs w:val="22"/>
              </w:rPr>
              <w:t>C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A4BDC" w:rsidRDefault="000E4F95" w:rsidP="006116AB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eastAsia="Times New Roman" w:hAnsi="Times New Roman"/>
                <w:i/>
                <w:kern w:val="2"/>
                <w:sz w:val="21"/>
                <w:szCs w:val="22"/>
              </w:rPr>
              <w:t>C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，</w:t>
            </w:r>
            <w:r>
              <w:rPr>
                <w:rFonts w:ascii="Times New Roman" w:eastAsia="Times New Roman" w:hAnsi="Times New Roman"/>
                <w:i/>
                <w:kern w:val="2"/>
                <w:sz w:val="21"/>
                <w:szCs w:val="22"/>
              </w:rPr>
              <w:t>D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A4BDC" w:rsidRDefault="000E4F95" w:rsidP="006116AB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eastAsia="Times New Roman" w:hAnsi="Times New Roman"/>
                <w:i/>
                <w:kern w:val="2"/>
                <w:sz w:val="21"/>
                <w:szCs w:val="22"/>
              </w:rPr>
              <w:t>D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，</w:t>
            </w:r>
            <w:r>
              <w:rPr>
                <w:rFonts w:ascii="Times New Roman" w:eastAsia="Times New Roman" w:hAnsi="Times New Roman"/>
                <w:i/>
                <w:kern w:val="2"/>
                <w:sz w:val="21"/>
                <w:szCs w:val="22"/>
              </w:rPr>
              <w:t>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A4BDC" w:rsidRDefault="000E4F95" w:rsidP="006116AB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eastAsia="Times New Roman" w:hAnsi="Times New Roman"/>
                <w:i/>
                <w:kern w:val="2"/>
                <w:sz w:val="21"/>
                <w:szCs w:val="22"/>
              </w:rPr>
              <w:t>E</w:t>
            </w:r>
            <w:r>
              <w:rPr>
                <w:rFonts w:ascii="Times New Roman" w:hAnsi="Times New Roman"/>
                <w:kern w:val="2"/>
                <w:sz w:val="21"/>
                <w:szCs w:val="22"/>
              </w:rPr>
              <w:t>，</w:t>
            </w:r>
            <w:r>
              <w:rPr>
                <w:rFonts w:ascii="Times New Roman" w:eastAsia="Times New Roman" w:hAnsi="Times New Roman"/>
                <w:i/>
                <w:kern w:val="2"/>
                <w:sz w:val="21"/>
                <w:szCs w:val="22"/>
              </w:rPr>
              <w:t>A</w:t>
            </w:r>
          </w:p>
        </w:tc>
      </w:tr>
      <w:tr w:rsidR="0062617A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A4BDC" w:rsidRDefault="000E4F95" w:rsidP="006116AB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两数和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A4BDC" w:rsidRDefault="000E4F95" w:rsidP="006116AB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48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A4BDC" w:rsidRDefault="000E4F95" w:rsidP="006116AB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60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A4BDC" w:rsidRDefault="000E4F95" w:rsidP="006116AB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53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A4BDC" w:rsidRDefault="000E4F95" w:rsidP="006116AB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65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A4BDC" w:rsidRDefault="000E4F95" w:rsidP="006116AB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kern w:val="2"/>
                <w:sz w:val="21"/>
                <w:szCs w:val="22"/>
              </w:rPr>
            </w:pPr>
            <w:r>
              <w:rPr>
                <w:rFonts w:ascii="Times New Roman" w:hAnsi="Times New Roman"/>
                <w:kern w:val="2"/>
                <w:sz w:val="21"/>
                <w:szCs w:val="22"/>
              </w:rPr>
              <w:t>42</w:t>
            </w:r>
          </w:p>
        </w:tc>
      </w:tr>
    </w:tbl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根据以上信息，推断出最小数所对应的卡片编号为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，最大数所对应的卡片编号为</w:t>
      </w:r>
      <w:r>
        <w:rPr>
          <w:rFonts w:ascii="Times New Roman" w:eastAsia="Times New Roman" w:hAnsi="Times New Roman"/>
          <w:kern w:val="2"/>
          <w:sz w:val="21"/>
          <w:szCs w:val="22"/>
          <w:u w:val="single"/>
        </w:rPr>
        <w:t xml:space="preserve">     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057275" cy="971550"/>
            <wp:effectExtent l="19050" t="0" r="9525" b="0"/>
            <wp:docPr id="100031" name="图片 10003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14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BDC" w:rsidRDefault="00157204" w:rsidP="006116AB">
      <w:pPr>
        <w:pStyle w:val="1"/>
        <w:jc w:val="center"/>
        <w:textAlignment w:val="center"/>
        <w:rPr>
          <w:rFonts w:ascii="黑体" w:eastAsia="黑体" w:hAnsi="黑体" w:cs="黑体"/>
          <w:b/>
          <w:color w:val="000000"/>
          <w:kern w:val="2"/>
          <w:sz w:val="30"/>
          <w:szCs w:val="22"/>
        </w:rPr>
      </w:pPr>
    </w:p>
    <w:p w:rsidR="003A4BDC" w:rsidRDefault="000E4F95" w:rsidP="006116AB">
      <w:pPr>
        <w:pStyle w:val="1"/>
        <w:jc w:val="left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  <w:r>
        <w:rPr>
          <w:rFonts w:ascii="宋体" w:hAnsi="宋体" w:cs="宋体"/>
          <w:b/>
          <w:color w:val="000000"/>
          <w:kern w:val="2"/>
          <w:sz w:val="21"/>
          <w:szCs w:val="22"/>
        </w:rPr>
        <w:t>三、解答题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20</w:t>
      </w:r>
      <w:r>
        <w:rPr>
          <w:rFonts w:ascii="Times New Roman" w:hAnsi="Times New Roman"/>
          <w:kern w:val="2"/>
          <w:sz w:val="21"/>
          <w:szCs w:val="22"/>
        </w:rPr>
        <w:t>．（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）计算：</w:t>
      </w:r>
      <w:r>
        <w:object w:dxaOrig="2233" w:dyaOrig="417">
          <v:shape id="_x0000_i1089" type="#_x0000_t75" alt=" " style="width:112pt;height:21pt" o:ole="">
            <v:imagedata r:id="rId145" o:title="eqId4be002dc3c950776631ce037bfd8438e"/>
          </v:shape>
          <o:OLEObject Type="Embed" ProgID="Equation.DSMT4" ShapeID="_x0000_i1089" DrawAspect="Content" ObjectID="_1828289982" r:id="rId146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）解不等式组：</w:t>
      </w:r>
      <w:r>
        <w:object w:dxaOrig="1294" w:dyaOrig="897">
          <v:shape id="_x0000_i1090" type="#_x0000_t75" alt=" " style="width:64.5pt;height:45pt" o:ole="">
            <v:imagedata r:id="rId147" o:title="eqIdeb0e601a7cd58d902fae1133802e9f9f"/>
          </v:shape>
          <o:OLEObject Type="Embed" ProgID="Equation.DSMT4" ShapeID="_x0000_i1090" DrawAspect="Content" ObjectID="_1828289983" r:id="rId148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21</w:t>
      </w:r>
      <w:r>
        <w:rPr>
          <w:rFonts w:ascii="Times New Roman" w:hAnsi="Times New Roman"/>
          <w:kern w:val="2"/>
          <w:sz w:val="21"/>
          <w:szCs w:val="22"/>
        </w:rPr>
        <w:t>．化简：</w:t>
      </w:r>
      <w:r>
        <w:object w:dxaOrig="1398" w:dyaOrig="626">
          <v:shape id="_x0000_i1091" type="#_x0000_t75" alt=" " style="width:70pt;height:31.5pt" o:ole="">
            <v:imagedata r:id="rId149" o:title="eqId4366afa18b64ea09037e703f7326ca31"/>
          </v:shape>
          <o:OLEObject Type="Embed" ProgID="Equation.DSMT4" ShapeID="_x0000_i1091" DrawAspect="Content" ObjectID="_1828289984" r:id="rId150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lastRenderedPageBreak/>
        <w:t>22</w:t>
      </w:r>
      <w:r>
        <w:rPr>
          <w:rFonts w:ascii="Times New Roman" w:hAnsi="Times New Roman"/>
          <w:kern w:val="2"/>
          <w:sz w:val="21"/>
          <w:szCs w:val="22"/>
        </w:rPr>
        <w:t>．为了落实国家教育数字化战略行动要求，做好科学教育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加法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，提升学生数字素养，培育数字时代的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追光者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．某校计划开设计算思维、科创实践、数字艺术三类选修课程．受时间限制，每位学生只能参加一类选修课程．为了解该校学生对三类课程的喜爱情况，随机抽取了部分学生进行调查，根据调查结果，绘制了如下所示的两幅不完整的统计图．</w:t>
      </w:r>
    </w:p>
    <w:p w:rsidR="003A4BDC" w:rsidRDefault="000E4F95" w:rsidP="006116AB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3971925" cy="1733550"/>
            <wp:effectExtent l="19050" t="0" r="9525" b="0"/>
            <wp:docPr id="100033" name="图片 10003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151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根据图中信息，解决下列问题：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(1)①</w:t>
      </w:r>
      <w:r>
        <w:rPr>
          <w:rFonts w:ascii="Times New Roman" w:hAnsi="Times New Roman"/>
          <w:kern w:val="2"/>
          <w:sz w:val="21"/>
          <w:szCs w:val="22"/>
        </w:rPr>
        <w:t>此次调查一共抽取了</w:t>
      </w:r>
      <w:r>
        <w:rPr>
          <w:rFonts w:ascii="Times New Roman" w:hAnsi="Times New Roman"/>
          <w:kern w:val="2"/>
          <w:sz w:val="21"/>
          <w:szCs w:val="22"/>
        </w:rPr>
        <w:t>______</w:t>
      </w:r>
      <w:r>
        <w:rPr>
          <w:rFonts w:ascii="Times New Roman" w:hAnsi="Times New Roman"/>
          <w:kern w:val="2"/>
          <w:sz w:val="21"/>
          <w:szCs w:val="22"/>
        </w:rPr>
        <w:t>名学生；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②</w:t>
      </w:r>
      <w:r>
        <w:rPr>
          <w:rFonts w:ascii="Times New Roman" w:hAnsi="Times New Roman"/>
          <w:kern w:val="2"/>
          <w:sz w:val="21"/>
          <w:szCs w:val="22"/>
        </w:rPr>
        <w:t>请将条形统计图补充完整；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③</w:t>
      </w:r>
      <w:r>
        <w:rPr>
          <w:rFonts w:ascii="Times New Roman" w:hAnsi="Times New Roman"/>
          <w:kern w:val="2"/>
          <w:sz w:val="21"/>
          <w:szCs w:val="22"/>
        </w:rPr>
        <w:t>扇形统计图中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数字艺术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课程对应的扇形圆心角为</w:t>
      </w:r>
      <w:r>
        <w:rPr>
          <w:rFonts w:ascii="Times New Roman" w:hAnsi="Times New Roman"/>
          <w:kern w:val="2"/>
          <w:sz w:val="21"/>
          <w:szCs w:val="22"/>
        </w:rPr>
        <w:t>_____</w:t>
      </w:r>
      <w:r>
        <w:rPr>
          <w:rFonts w:ascii="Times New Roman" w:hAnsi="Times New Roman"/>
          <w:kern w:val="2"/>
          <w:sz w:val="21"/>
          <w:szCs w:val="22"/>
        </w:rPr>
        <w:t>度；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若该校共有</w:t>
      </w:r>
      <w:r>
        <w:rPr>
          <w:rFonts w:ascii="Times New Roman" w:hAnsi="Times New Roman"/>
          <w:kern w:val="2"/>
          <w:sz w:val="21"/>
          <w:szCs w:val="22"/>
        </w:rPr>
        <w:t>800</w:t>
      </w:r>
      <w:r>
        <w:rPr>
          <w:rFonts w:ascii="Times New Roman" w:hAnsi="Times New Roman"/>
          <w:kern w:val="2"/>
          <w:sz w:val="21"/>
          <w:szCs w:val="22"/>
        </w:rPr>
        <w:t>名学生参加这三类选修课程，请估计喜欢计算思维课程的学生人数．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23</w:t>
      </w:r>
      <w:r>
        <w:rPr>
          <w:rFonts w:ascii="Times New Roman" w:hAnsi="Times New Roman"/>
          <w:kern w:val="2"/>
          <w:sz w:val="21"/>
          <w:szCs w:val="22"/>
        </w:rPr>
        <w:t>．为测量物体的高度，某数学兴趣小组开展了如下活动：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【制作仪器】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把一根细线固定在半圆形量角器的圆心处，细线的另一端系一个小重物，制成一个简单的测角仪，利用它可以测量仰角或俯角，当测量物体时，将该仪器用手托起，拿到眼前，使视线沿着仪器的直径所在直线刚好到达物体的最高点．</w:t>
      </w:r>
    </w:p>
    <w:p w:rsidR="003A4BDC" w:rsidRDefault="000E4F95" w:rsidP="006116AB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sz w:val="24"/>
          <w:szCs w:val="24"/>
        </w:rPr>
        <w:t>  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971675" cy="1133475"/>
            <wp:effectExtent l="19050" t="0" r="9525" b="0"/>
            <wp:docPr id="100035" name="图片 10003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152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【测量高度】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小丽同学用此测角仪测量一棵树的高度，先在该树前平地上选择一点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，站立此处，测得树顶端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的仰角为</w:t>
      </w:r>
      <w:r>
        <w:object w:dxaOrig="355" w:dyaOrig="250">
          <v:shape id="_x0000_i1092" type="#_x0000_t75" alt=" " style="width:18pt;height:13pt" o:ole="">
            <v:imagedata r:id="rId153" o:title="eqId8141d00b74eb4c50bf861e6ff0edf137"/>
          </v:shape>
          <o:OLEObject Type="Embed" ProgID="Equation.DSMT4" ShapeID="_x0000_i1092" DrawAspect="Content" ObjectID="_1828289985" r:id="rId154"/>
        </w:object>
      </w:r>
      <w:r>
        <w:rPr>
          <w:rFonts w:ascii="Times New Roman" w:hAnsi="Times New Roman"/>
          <w:kern w:val="2"/>
          <w:sz w:val="21"/>
          <w:szCs w:val="22"/>
        </w:rPr>
        <w:t>，再测得点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离树底端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的距离为</w:t>
      </w:r>
      <w:r>
        <w:rPr>
          <w:rFonts w:ascii="Times New Roman" w:hAnsi="Times New Roman"/>
          <w:kern w:val="2"/>
          <w:sz w:val="21"/>
          <w:szCs w:val="22"/>
        </w:rPr>
        <w:t>20</w:t>
      </w:r>
      <w:r>
        <w:rPr>
          <w:rFonts w:ascii="Times New Roman" w:hAnsi="Times New Roman"/>
          <w:kern w:val="2"/>
          <w:sz w:val="21"/>
          <w:szCs w:val="22"/>
        </w:rPr>
        <w:t>米，并测得眼睛所在位置点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离点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的距离为</w:t>
      </w:r>
      <w:r>
        <w:rPr>
          <w:rFonts w:ascii="Times New Roman" w:hAnsi="Times New Roman"/>
          <w:kern w:val="2"/>
          <w:sz w:val="21"/>
          <w:szCs w:val="22"/>
        </w:rPr>
        <w:t>1.5</w:t>
      </w:r>
      <w:r>
        <w:rPr>
          <w:rFonts w:ascii="Times New Roman" w:hAnsi="Times New Roman"/>
          <w:kern w:val="2"/>
          <w:sz w:val="21"/>
          <w:szCs w:val="22"/>
        </w:rPr>
        <w:t>米，请根据这些数据，求出树的高度．（参考数据：</w:t>
      </w:r>
      <w:r>
        <w:object w:dxaOrig="1169" w:dyaOrig="250">
          <v:shape id="_x0000_i1093" type="#_x0000_t75" alt=" " style="width:58.5pt;height:13pt" o:ole="">
            <v:imagedata r:id="rId155" o:title="eqId669574366f342aac23f8fc51d67a80dc"/>
          </v:shape>
          <o:OLEObject Type="Embed" ProgID="Equation.DSMT4" ShapeID="_x0000_i1093" DrawAspect="Content" ObjectID="_1828289986" r:id="rId15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210" w:dyaOrig="230">
          <v:shape id="_x0000_i1094" type="#_x0000_t75" alt=" " style="width:60.5pt;height:11pt" o:ole="">
            <v:imagedata r:id="rId157" o:title="eqId61689fb5150b5ac0aba8b98b888c86e5"/>
          </v:shape>
          <o:OLEObject Type="Embed" ProgID="Equation.DSMT4" ShapeID="_x0000_i1094" DrawAspect="Content" ObjectID="_1828289987" r:id="rId15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190" w:dyaOrig="250">
          <v:shape id="_x0000_i1095" type="#_x0000_t75" alt=" " style="width:59.5pt;height:13pt" o:ole="">
            <v:imagedata r:id="rId159" o:title="eqIdca4abc6249bd34b0c6bc7168993734bf"/>
          </v:shape>
          <o:OLEObject Type="Embed" ProgID="Equation.DSMT4" ShapeID="_x0000_i1095" DrawAspect="Content" ObjectID="_1828289988" r:id="rId160"/>
        </w:object>
      </w:r>
      <w:r>
        <w:rPr>
          <w:rFonts w:ascii="Times New Roman" w:hAnsi="Times New Roman"/>
          <w:kern w:val="2"/>
          <w:sz w:val="21"/>
          <w:szCs w:val="22"/>
        </w:rPr>
        <w:t>）</w:t>
      </w:r>
    </w:p>
    <w:p w:rsidR="003A4BDC" w:rsidRDefault="000E4F95" w:rsidP="006116AB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3562350" cy="1390650"/>
            <wp:effectExtent l="19050" t="0" r="0" b="0"/>
            <wp:docPr id="100037" name="图片 10003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161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sz w:val="24"/>
          <w:szCs w:val="24"/>
        </w:rPr>
        <w:t>  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24</w:t>
      </w:r>
      <w:r>
        <w:rPr>
          <w:rFonts w:ascii="Times New Roman" w:hAnsi="Times New Roman"/>
          <w:kern w:val="2"/>
          <w:sz w:val="21"/>
          <w:szCs w:val="22"/>
        </w:rPr>
        <w:t>．如图，在平面直角坐标系</w:t>
      </w:r>
      <w:r>
        <w:object w:dxaOrig="417" w:dyaOrig="271">
          <v:shape id="_x0000_i1096" type="#_x0000_t75" alt=" " style="width:21pt;height:13.5pt" o:ole="">
            <v:imagedata r:id="rId162" o:title="eqId7ee31829d0d4d5f779a957d7df8058ab"/>
          </v:shape>
          <o:OLEObject Type="Embed" ProgID="Equation.DSMT4" ShapeID="_x0000_i1096" DrawAspect="Content" ObjectID="_1828289989" r:id="rId163"/>
        </w:object>
      </w:r>
      <w:r>
        <w:rPr>
          <w:rFonts w:ascii="Times New Roman" w:hAnsi="Times New Roman"/>
          <w:kern w:val="2"/>
          <w:sz w:val="21"/>
          <w:szCs w:val="22"/>
        </w:rPr>
        <w:t>中，四边形</w:t>
      </w:r>
      <w:r>
        <w:object w:dxaOrig="605" w:dyaOrig="250">
          <v:shape id="_x0000_i1097" type="#_x0000_t75" alt=" " style="width:30pt;height:13pt" o:ole="">
            <v:imagedata r:id="rId164" o:title="eqId3241d7fedd89d85711acd7a2635298af"/>
          </v:shape>
          <o:OLEObject Type="Embed" ProgID="Equation.DSMT4" ShapeID="_x0000_i1097" DrawAspect="Content" ObjectID="_1828289990" r:id="rId165"/>
        </w:object>
      </w:r>
      <w:r>
        <w:rPr>
          <w:rFonts w:ascii="Times New Roman" w:hAnsi="Times New Roman"/>
          <w:kern w:val="2"/>
          <w:sz w:val="21"/>
          <w:szCs w:val="22"/>
        </w:rPr>
        <w:t>为矩形，点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的坐标为</w:t>
      </w:r>
      <w:r>
        <w:object w:dxaOrig="501" w:dyaOrig="355">
          <v:shape id="_x0000_i1098" type="#_x0000_t75" alt=" " style="width:24.5pt;height:18pt" o:ole="">
            <v:imagedata r:id="rId166" o:title="eqIdf426dec75a5c99274ceaed9afdca85c3"/>
          </v:shape>
          <o:OLEObject Type="Embed" ProgID="Equation.DSMT4" ShapeID="_x0000_i1098" DrawAspect="Content" ObjectID="_1828289991" r:id="rId167"/>
        </w:object>
      </w:r>
      <w:r>
        <w:rPr>
          <w:rFonts w:ascii="Times New Roman" w:hAnsi="Times New Roman"/>
          <w:kern w:val="2"/>
          <w:sz w:val="21"/>
          <w:szCs w:val="22"/>
        </w:rPr>
        <w:t>，点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的坐标为</w:t>
      </w:r>
      <w:r>
        <w:object w:dxaOrig="501" w:dyaOrig="355">
          <v:shape id="_x0000_i1099" type="#_x0000_t75" alt=" " style="width:24.5pt;height:18pt" o:ole="">
            <v:imagedata r:id="rId168" o:title="eqId64ee2777e92c290aafca23f4e290427b"/>
          </v:shape>
          <o:OLEObject Type="Embed" ProgID="Equation.DSMT4" ShapeID="_x0000_i1099" DrawAspect="Content" ObjectID="_1828289992" r:id="rId16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为</w:t>
      </w:r>
      <w:r>
        <w:object w:dxaOrig="355" w:dyaOrig="250">
          <v:shape id="_x0000_i1100" type="#_x0000_t75" alt=" " style="width:18pt;height:13pt" o:ole="">
            <v:imagedata r:id="rId107" o:title="eqId0dc5c9827dfd0be5a9c85962d6ccbfb1"/>
          </v:shape>
          <o:OLEObject Type="Embed" ProgID="Equation.DSMT4" ShapeID="_x0000_i1100" DrawAspect="Content" ObjectID="_1828289993" r:id="rId170"/>
        </w:object>
      </w:r>
      <w:r>
        <w:rPr>
          <w:rFonts w:ascii="Times New Roman" w:hAnsi="Times New Roman"/>
          <w:kern w:val="2"/>
          <w:sz w:val="21"/>
          <w:szCs w:val="22"/>
        </w:rPr>
        <w:t>的中点．反比例函数</w:t>
      </w:r>
      <w:r>
        <w:object w:dxaOrig="1002" w:dyaOrig="480">
          <v:shape id="_x0000_i1101" type="#_x0000_t75" alt=" " style="width:50.5pt;height:24pt" o:ole="">
            <v:imagedata r:id="rId171" o:title="eqId03517310ea1e913f709753592ac65ffd"/>
          </v:shape>
          <o:OLEObject Type="Embed" ProgID="Equation.DSMT4" ShapeID="_x0000_i1101" DrawAspect="Content" ObjectID="_1828289994" r:id="rId172"/>
        </w:object>
      </w:r>
      <w:r>
        <w:rPr>
          <w:rFonts w:ascii="Times New Roman" w:hAnsi="Times New Roman"/>
          <w:kern w:val="2"/>
          <w:sz w:val="21"/>
          <w:szCs w:val="22"/>
        </w:rPr>
        <w:t>的图象过点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，交</w:t>
      </w:r>
      <w:r>
        <w:object w:dxaOrig="355" w:dyaOrig="230">
          <v:shape id="_x0000_i1102" type="#_x0000_t75" alt=" " style="width:18pt;height:11pt" o:ole="">
            <v:imagedata r:id="rId139" o:title="eqIdf52a58fbaf4fea03567e88a9f0f6e37e"/>
          </v:shape>
          <o:OLEObject Type="Embed" ProgID="Equation.DSMT4" ShapeID="_x0000_i1102" DrawAspect="Content" ObjectID="_1828289995" r:id="rId173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E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990725" cy="1314450"/>
            <wp:effectExtent l="19050" t="0" r="9525" b="0"/>
            <wp:docPr id="100039" name="图片 10003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17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求点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的坐标和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k</w:t>
      </w:r>
      <w:r>
        <w:rPr>
          <w:rFonts w:ascii="Times New Roman" w:hAnsi="Times New Roman"/>
          <w:kern w:val="2"/>
          <w:sz w:val="21"/>
          <w:szCs w:val="22"/>
        </w:rPr>
        <w:t>的值；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延长</w: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object w:dxaOrig="376" w:dyaOrig="230">
          <v:shape id="_x0000_i1103" type="#_x0000_t75" alt=" " style="width:18.5pt;height:11pt" o:ole="">
            <v:imagedata r:id="rId175" o:title="eqIde6e490f703eb6c9bb1278c78ebc2d661"/>
          </v:shape>
          <o:OLEObject Type="Embed" ProgID="Equation.DSMT4" ShapeID="_x0000_i1103" DrawAspect="Content" ObjectID="_1828289996" r:id="rId176"/>
        </w:object>
      </w:r>
      <w:r>
        <w:rPr>
          <w:rFonts w:ascii="Times New Roman" w:hAnsi="Times New Roman"/>
          <w:kern w:val="2"/>
          <w:sz w:val="21"/>
          <w:szCs w:val="22"/>
        </w:rPr>
        <w:t>交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x</w:t>
      </w:r>
      <w:r>
        <w:rPr>
          <w:rFonts w:ascii="Times New Roman" w:hAnsi="Times New Roman"/>
          <w:kern w:val="2"/>
          <w:sz w:val="21"/>
          <w:szCs w:val="22"/>
        </w:rPr>
        <w:t>轴于点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F</w:t>
      </w:r>
      <w:r>
        <w:rPr>
          <w:rFonts w:ascii="Times New Roman" w:hAnsi="Times New Roman"/>
          <w:kern w:val="2"/>
          <w:sz w:val="21"/>
          <w:szCs w:val="22"/>
        </w:rPr>
        <w:t>，求</w:t>
      </w:r>
      <w:r>
        <w:object w:dxaOrig="605" w:dyaOrig="230">
          <v:shape id="_x0000_i1104" type="#_x0000_t75" alt=" " style="width:30pt;height:11pt" o:ole="">
            <v:imagedata r:id="rId177" o:title="eqIdca2698f08d94afa1cd5b81444791f4c7"/>
          </v:shape>
          <o:OLEObject Type="Embed" ProgID="Equation.DSMT4" ShapeID="_x0000_i1104" DrawAspect="Content" ObjectID="_1828289997" r:id="rId178"/>
        </w:object>
      </w:r>
      <w:r>
        <w:rPr>
          <w:rFonts w:ascii="Times New Roman" w:hAnsi="Times New Roman"/>
          <w:kern w:val="2"/>
          <w:sz w:val="21"/>
          <w:szCs w:val="22"/>
        </w:rPr>
        <w:t>的面积．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25</w:t>
      </w:r>
      <w:r>
        <w:rPr>
          <w:rFonts w:ascii="Times New Roman" w:hAnsi="Times New Roman"/>
          <w:kern w:val="2"/>
          <w:sz w:val="21"/>
          <w:szCs w:val="22"/>
        </w:rPr>
        <w:t>．如图，</w:t>
      </w:r>
      <w:r>
        <w:object w:dxaOrig="355" w:dyaOrig="230">
          <v:shape id="_x0000_i1105" type="#_x0000_t75" alt=" " style="width:18pt;height:11pt" o:ole="">
            <v:imagedata r:id="rId139" o:title="eqIdf52a58fbaf4fea03567e88a9f0f6e37e"/>
          </v:shape>
          <o:OLEObject Type="Embed" ProgID="Equation.DSMT4" ShapeID="_x0000_i1105" DrawAspect="Content" ObjectID="_1828289998" r:id="rId179"/>
        </w:object>
      </w:r>
      <w:r>
        <w:rPr>
          <w:rFonts w:ascii="Times New Roman" w:hAnsi="Times New Roman"/>
          <w:kern w:val="2"/>
          <w:sz w:val="21"/>
          <w:szCs w:val="22"/>
        </w:rPr>
        <w:t>为</w:t>
      </w:r>
      <w:r>
        <w:object w:dxaOrig="397" w:dyaOrig="271">
          <v:shape id="_x0000_i1106" type="#_x0000_t75" alt=" " style="width:19.5pt;height:13.5pt" o:ole="">
            <v:imagedata r:id="rId39" o:title="eqId3d97cdc586744d208b6f69c9813af977"/>
          </v:shape>
          <o:OLEObject Type="Embed" ProgID="Equation.DSMT4" ShapeID="_x0000_i1106" DrawAspect="Content" ObjectID="_1828289999" r:id="rId180"/>
        </w:object>
      </w:r>
      <w:r>
        <w:rPr>
          <w:rFonts w:ascii="Times New Roman" w:hAnsi="Times New Roman"/>
          <w:kern w:val="2"/>
          <w:sz w:val="21"/>
          <w:szCs w:val="22"/>
        </w:rPr>
        <w:t>的直径，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为</w:t>
      </w:r>
      <w:r>
        <w:object w:dxaOrig="397" w:dyaOrig="271">
          <v:shape id="_x0000_i1107" type="#_x0000_t75" alt=" " style="width:19.5pt;height:13.5pt" o:ole="">
            <v:imagedata r:id="rId39" o:title="eqId3d97cdc586744d208b6f69c9813af977"/>
          </v:shape>
          <o:OLEObject Type="Embed" ProgID="Equation.DSMT4" ShapeID="_x0000_i1107" DrawAspect="Content" ObjectID="_1828290000" r:id="rId181"/>
        </w:object>
      </w:r>
      <w:r>
        <w:rPr>
          <w:rFonts w:ascii="Times New Roman" w:hAnsi="Times New Roman"/>
          <w:kern w:val="2"/>
          <w:sz w:val="21"/>
          <w:szCs w:val="22"/>
        </w:rPr>
        <w:t>上的一点，</w:t>
      </w:r>
      <w:r>
        <w:object w:dxaOrig="376" w:dyaOrig="230">
          <v:shape id="_x0000_i1108" type="#_x0000_t75" alt=" " style="width:18.5pt;height:11pt" o:ole="">
            <v:imagedata r:id="rId111" o:title="eqId03902478df1a55bc99703210bccab910"/>
          </v:shape>
          <o:OLEObject Type="Embed" ProgID="Equation.DSMT4" ShapeID="_x0000_i1108" DrawAspect="Content" ObjectID="_1828290001" r:id="rId182"/>
        </w:object>
      </w:r>
      <w:r>
        <w:rPr>
          <w:rFonts w:ascii="Times New Roman" w:hAnsi="Times New Roman"/>
          <w:kern w:val="2"/>
          <w:sz w:val="21"/>
          <w:szCs w:val="22"/>
        </w:rPr>
        <w:t>和过点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的切线互相垂直，垂足为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．延长</w:t>
      </w:r>
      <w:r>
        <w:object w:dxaOrig="397" w:dyaOrig="250">
          <v:shape id="_x0000_i1109" type="#_x0000_t75" alt=" " style="width:19.5pt;height:13pt" o:ole="">
            <v:imagedata r:id="rId183" o:title="eqId9e52a8f07834cbbbe4224962672fbbb2"/>
          </v:shape>
          <o:OLEObject Type="Embed" ProgID="Equation.DSMT4" ShapeID="_x0000_i1109" DrawAspect="Content" ObjectID="_1828290002" r:id="rId184"/>
        </w:object>
      </w:r>
      <w:r>
        <w:rPr>
          <w:rFonts w:ascii="Times New Roman" w:hAnsi="Times New Roman"/>
          <w:kern w:val="2"/>
          <w:sz w:val="21"/>
          <w:szCs w:val="22"/>
        </w:rPr>
        <w:t>交</w:t>
      </w:r>
      <w:r>
        <w:object w:dxaOrig="355" w:dyaOrig="230">
          <v:shape id="_x0000_i1110" type="#_x0000_t75" alt=" " style="width:18pt;height:11pt" o:ole="">
            <v:imagedata r:id="rId139" o:title="eqIdf52a58fbaf4fea03567e88a9f0f6e37e"/>
          </v:shape>
          <o:OLEObject Type="Embed" ProgID="Equation.DSMT4" ShapeID="_x0000_i1110" DrawAspect="Content" ObjectID="_1828290003" r:id="rId185"/>
        </w:object>
      </w:r>
      <w:r>
        <w:rPr>
          <w:rFonts w:ascii="Times New Roman" w:hAnsi="Times New Roman"/>
          <w:kern w:val="2"/>
          <w:sz w:val="21"/>
          <w:szCs w:val="22"/>
        </w:rPr>
        <w:t>的延长线于点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E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2286000" cy="971550"/>
            <wp:effectExtent l="19050" t="0" r="0" b="0"/>
            <wp:docPr id="100041" name="图片 10004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186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求证：</w:t>
      </w:r>
      <w:r>
        <w:object w:dxaOrig="376" w:dyaOrig="250">
          <v:shape id="_x0000_i1111" type="#_x0000_t75" alt=" " style="width:18.5pt;height:13pt" o:ole="">
            <v:imagedata r:id="rId86" o:title="eqId60ef95894ceebaf236170e8832dcf7e3"/>
          </v:shape>
          <o:OLEObject Type="Embed" ProgID="Equation.DSMT4" ShapeID="_x0000_i1111" DrawAspect="Content" ObjectID="_1828290004" r:id="rId187"/>
        </w:object>
      </w:r>
      <w:r>
        <w:rPr>
          <w:rFonts w:ascii="Times New Roman" w:hAnsi="Times New Roman"/>
          <w:kern w:val="2"/>
          <w:sz w:val="21"/>
          <w:szCs w:val="22"/>
        </w:rPr>
        <w:t>平分</w:t>
      </w:r>
      <w:r>
        <w:object w:dxaOrig="689" w:dyaOrig="230">
          <v:shape id="_x0000_i1112" type="#_x0000_t75" alt=" " style="width:34.5pt;height:11pt" o:ole="">
            <v:imagedata r:id="rId188" o:title="eqId57e7106619c08f2bcc1d21f846e8a0de"/>
          </v:shape>
          <o:OLEObject Type="Embed" ProgID="Equation.DSMT4" ShapeID="_x0000_i1112" DrawAspect="Content" ObjectID="_1828290005" r:id="rId189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若</w:t>
      </w:r>
      <w:r>
        <w:object w:dxaOrig="897" w:dyaOrig="543">
          <v:shape id="_x0000_i1113" type="#_x0000_t75" alt=" " style="width:45pt;height:27pt" o:ole="">
            <v:imagedata r:id="rId190" o:title="eqId73cadc6cf73144c5c9a0d603a215c2f0"/>
          </v:shape>
          <o:OLEObject Type="Embed" ProgID="Equation.DSMT4" ShapeID="_x0000_i1113" DrawAspect="Content" ObjectID="_1828290006" r:id="rId19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647" w:dyaOrig="230">
          <v:shape id="_x0000_i1114" type="#_x0000_t75" alt=" " style="width:32.5pt;height:11pt" o:ole="">
            <v:imagedata r:id="rId192" o:title="eqId8df18b374eb6f9f1cd9473dfe7a84ca6"/>
          </v:shape>
          <o:OLEObject Type="Embed" ProgID="Equation.DSMT4" ShapeID="_x0000_i1114" DrawAspect="Content" ObjectID="_1828290007" r:id="rId193"/>
        </w:object>
      </w:r>
      <w:r>
        <w:rPr>
          <w:rFonts w:ascii="Times New Roman" w:hAnsi="Times New Roman"/>
          <w:kern w:val="2"/>
          <w:sz w:val="21"/>
          <w:szCs w:val="22"/>
        </w:rPr>
        <w:t>，求</w:t>
      </w:r>
      <w:r>
        <w:object w:dxaOrig="397" w:dyaOrig="271">
          <v:shape id="_x0000_i1115" type="#_x0000_t75" alt=" " style="width:19.5pt;height:13.5pt" o:ole="">
            <v:imagedata r:id="rId39" o:title="eqId3d97cdc586744d208b6f69c9813af977"/>
          </v:shape>
          <o:OLEObject Type="Embed" ProgID="Equation.DSMT4" ShapeID="_x0000_i1115" DrawAspect="Content" ObjectID="_1828290008" r:id="rId194"/>
        </w:object>
      </w:r>
      <w:r>
        <w:rPr>
          <w:rFonts w:ascii="Times New Roman" w:hAnsi="Times New Roman"/>
          <w:kern w:val="2"/>
          <w:sz w:val="21"/>
          <w:szCs w:val="22"/>
        </w:rPr>
        <w:t>的半径和</w:t>
      </w:r>
      <w:r>
        <w:object w:dxaOrig="355" w:dyaOrig="250">
          <v:shape id="_x0000_i1116" type="#_x0000_t75" alt=" " style="width:18pt;height:13pt" o:ole="">
            <v:imagedata r:id="rId195" o:title="eqId9d78abbad68bbbf12af10cd40ef4c353"/>
          </v:shape>
          <o:OLEObject Type="Embed" ProgID="Equation.DSMT4" ShapeID="_x0000_i1116" DrawAspect="Content" ObjectID="_1828290009" r:id="rId196"/>
        </w:object>
      </w:r>
      <w:r>
        <w:rPr>
          <w:rFonts w:ascii="Times New Roman" w:hAnsi="Times New Roman"/>
          <w:kern w:val="2"/>
          <w:sz w:val="21"/>
          <w:szCs w:val="22"/>
        </w:rPr>
        <w:t>的长．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26</w:t>
      </w:r>
      <w:r>
        <w:rPr>
          <w:rFonts w:ascii="Times New Roman" w:hAnsi="Times New Roman"/>
          <w:kern w:val="2"/>
          <w:sz w:val="21"/>
          <w:szCs w:val="22"/>
        </w:rPr>
        <w:t>．某药品研究所开发一种抗菌新药．经多年动物实验，首次用于临床人体试验．测得成人服药后血液中药物浓度</w:t>
      </w:r>
      <w:r>
        <w:object w:dxaOrig="188" w:dyaOrig="230">
          <v:shape id="_x0000_i1117" type="#_x0000_t75" alt=" " style="width:9.5pt;height:11pt" o:ole="">
            <v:imagedata r:id="rId16" o:title="eqIdd053b14c8588eee2acbbe44fc37a6886"/>
          </v:shape>
          <o:OLEObject Type="Embed" ProgID="Equation.DSMT4" ShapeID="_x0000_i1117" DrawAspect="Content" ObjectID="_1828290010" r:id="rId197"/>
        </w:object>
      </w:r>
      <w:r>
        <w:rPr>
          <w:rFonts w:ascii="Times New Roman" w:hAnsi="Times New Roman"/>
          <w:kern w:val="2"/>
          <w:sz w:val="21"/>
          <w:szCs w:val="22"/>
        </w:rPr>
        <w:t>（微克</w:t>
      </w:r>
      <w:r>
        <w:rPr>
          <w:rFonts w:ascii="Times New Roman" w:hAnsi="Times New Roman"/>
          <w:kern w:val="2"/>
          <w:sz w:val="21"/>
          <w:szCs w:val="22"/>
        </w:rPr>
        <w:t>/</w:t>
      </w:r>
      <w:r>
        <w:rPr>
          <w:rFonts w:ascii="Times New Roman" w:hAnsi="Times New Roman"/>
          <w:kern w:val="2"/>
          <w:sz w:val="21"/>
          <w:szCs w:val="22"/>
        </w:rPr>
        <w:t>毫升）与服药后时间</w:t>
      </w:r>
      <w:r>
        <w:object w:dxaOrig="167" w:dyaOrig="188">
          <v:shape id="_x0000_i1118" type="#_x0000_t75" alt=" " style="width:8pt;height:9.5pt" o:ole="">
            <v:imagedata r:id="rId121" o:title="eqId81dea63b8ce3e51adf66cf7b9982a248"/>
          </v:shape>
          <o:OLEObject Type="Embed" ProgID="Equation.DSMT4" ShapeID="_x0000_i1118" DrawAspect="Content" ObjectID="_1828290011" r:id="rId198"/>
        </w:object>
      </w:r>
      <w:r>
        <w:rPr>
          <w:rFonts w:ascii="Times New Roman" w:hAnsi="Times New Roman"/>
          <w:kern w:val="2"/>
          <w:sz w:val="21"/>
          <w:szCs w:val="22"/>
        </w:rPr>
        <w:t>（时）之间满足一次函数关系（如图）．服药后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小时，测得血液中药物浓度达到最高值</w:t>
      </w:r>
      <w:r>
        <w:rPr>
          <w:rFonts w:ascii="Times New Roman" w:hAnsi="Times New Roman"/>
          <w:kern w:val="2"/>
          <w:sz w:val="21"/>
          <w:szCs w:val="22"/>
        </w:rPr>
        <w:t>9</w:t>
      </w:r>
      <w:r>
        <w:rPr>
          <w:rFonts w:ascii="Times New Roman" w:hAnsi="Times New Roman"/>
          <w:kern w:val="2"/>
          <w:sz w:val="21"/>
          <w:szCs w:val="22"/>
        </w:rPr>
        <w:t>微克</w:t>
      </w:r>
      <w:r>
        <w:rPr>
          <w:rFonts w:ascii="Times New Roman" w:hAnsi="Times New Roman"/>
          <w:kern w:val="2"/>
          <w:sz w:val="21"/>
          <w:szCs w:val="22"/>
        </w:rPr>
        <w:t>/</w:t>
      </w:r>
      <w:r>
        <w:rPr>
          <w:rFonts w:ascii="Times New Roman" w:hAnsi="Times New Roman"/>
          <w:kern w:val="2"/>
          <w:sz w:val="21"/>
          <w:szCs w:val="22"/>
        </w:rPr>
        <w:t>毫升；服药后</w:t>
      </w:r>
      <w:r>
        <w:rPr>
          <w:rFonts w:ascii="Times New Roman" w:hAnsi="Times New Roman"/>
          <w:kern w:val="2"/>
          <w:sz w:val="21"/>
          <w:szCs w:val="22"/>
        </w:rPr>
        <w:t>11</w:t>
      </w:r>
      <w:r>
        <w:rPr>
          <w:rFonts w:ascii="Times New Roman" w:hAnsi="Times New Roman"/>
          <w:kern w:val="2"/>
          <w:sz w:val="21"/>
          <w:szCs w:val="22"/>
        </w:rPr>
        <w:t>小时，测得血液中药物浓度为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微克</w:t>
      </w:r>
      <w:r>
        <w:rPr>
          <w:rFonts w:ascii="Times New Roman" w:hAnsi="Times New Roman"/>
          <w:kern w:val="2"/>
          <w:sz w:val="21"/>
          <w:szCs w:val="22"/>
        </w:rPr>
        <w:t>/</w:t>
      </w:r>
      <w:r>
        <w:rPr>
          <w:rFonts w:ascii="Times New Roman" w:hAnsi="Times New Roman"/>
          <w:kern w:val="2"/>
          <w:sz w:val="21"/>
          <w:szCs w:val="22"/>
        </w:rPr>
        <w:t>毫升．</w:t>
      </w:r>
    </w:p>
    <w:p w:rsidR="003A4BDC" w:rsidRDefault="000E4F95" w:rsidP="006116AB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2181225" cy="1714500"/>
            <wp:effectExtent l="0" t="0" r="9525" b="0"/>
            <wp:docPr id="100043" name="图片 10004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199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请分别求出血液中药物浓度上升阶段和下降阶段</w:t>
      </w:r>
      <w:r>
        <w:object w:dxaOrig="188" w:dyaOrig="230">
          <v:shape id="_x0000_i1119" type="#_x0000_t75" alt=" " style="width:9.5pt;height:11pt" o:ole="">
            <v:imagedata r:id="rId16" o:title="eqIdd053b14c8588eee2acbbe44fc37a6886"/>
          </v:shape>
          <o:OLEObject Type="Embed" ProgID="Equation.DSMT4" ShapeID="_x0000_i1119" DrawAspect="Content" ObjectID="_1828290012" r:id="rId200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167" w:dyaOrig="188">
          <v:shape id="_x0000_i1120" type="#_x0000_t75" alt=" " style="width:8pt;height:9.5pt" o:ole="">
            <v:imagedata r:id="rId121" o:title="eqId81dea63b8ce3e51adf66cf7b9982a248"/>
          </v:shape>
          <o:OLEObject Type="Embed" ProgID="Equation.DSMT4" ShapeID="_x0000_i1120" DrawAspect="Content" ObjectID="_1828290013" r:id="rId201"/>
        </w:object>
      </w:r>
      <w:r>
        <w:rPr>
          <w:rFonts w:ascii="Times New Roman" w:hAnsi="Times New Roman"/>
          <w:kern w:val="2"/>
          <w:sz w:val="21"/>
          <w:szCs w:val="22"/>
        </w:rPr>
        <w:t>之间的函数关系式；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根据测试，成人服药后，血液中药物浓度不低于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微克</w:t>
      </w:r>
      <w:r>
        <w:rPr>
          <w:rFonts w:ascii="Times New Roman" w:hAnsi="Times New Roman"/>
          <w:kern w:val="2"/>
          <w:sz w:val="21"/>
          <w:szCs w:val="22"/>
        </w:rPr>
        <w:t>/</w:t>
      </w:r>
      <w:r>
        <w:rPr>
          <w:rFonts w:ascii="Times New Roman" w:hAnsi="Times New Roman"/>
          <w:kern w:val="2"/>
          <w:sz w:val="21"/>
          <w:szCs w:val="22"/>
        </w:rPr>
        <w:t>毫升时，才能对人体产生抗菌作用，试求成人服药后，药物对人体产生抗菌作用的有效时长．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27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897" w:dyaOrig="250">
          <v:shape id="_x0000_i1121" type="#_x0000_t75" alt=" " style="width:45pt;height:13pt" o:ole="">
            <v:imagedata r:id="rId202" o:title="eqIddd967903ed5a6f640a5b801ec8be0070"/>
          </v:shape>
          <o:OLEObject Type="Embed" ProgID="Equation.DSMT4" ShapeID="_x0000_i1121" DrawAspect="Content" ObjectID="_1828290014" r:id="rId203"/>
        </w:object>
      </w:r>
      <w:r>
        <w:rPr>
          <w:rFonts w:ascii="Times New Roman" w:hAnsi="Times New Roman"/>
          <w:kern w:val="2"/>
          <w:sz w:val="21"/>
          <w:szCs w:val="22"/>
        </w:rPr>
        <w:t>和</w:t>
      </w:r>
      <w:r>
        <w:object w:dxaOrig="814" w:dyaOrig="230">
          <v:shape id="_x0000_i1122" type="#_x0000_t75" alt=" " style="width:40.5pt;height:11pt" o:ole="">
            <v:imagedata r:id="rId204" o:title="eqId8bdd83352f65446c38e118b0387fe7d3"/>
          </v:shape>
          <o:OLEObject Type="Embed" ProgID="Equation.DSMT4" ShapeID="_x0000_i1122" DrawAspect="Content" ObjectID="_1828290015" r:id="rId205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1941" w:dyaOrig="250">
          <v:shape id="_x0000_i1123" type="#_x0000_t75" alt=" " style="width:97pt;height:13pt" o:ole="">
            <v:imagedata r:id="rId206" o:title="eqId0fc75953bf5dcfa4af308c34bf9952d3"/>
          </v:shape>
          <o:OLEObject Type="Embed" ProgID="Equation.DSMT4" ShapeID="_x0000_i1123" DrawAspect="Content" ObjectID="_1828290016" r:id="rId20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294" w:dyaOrig="543">
          <v:shape id="_x0000_i1124" type="#_x0000_t75" alt=" " style="width:64.5pt;height:27pt" o:ole="">
            <v:imagedata r:id="rId208" o:title="eqId408c8f3a0c08f459ef2cfd5cd16e086c"/>
          </v:shape>
          <o:OLEObject Type="Embed" ProgID="Equation.DSMT4" ShapeID="_x0000_i1124" DrawAspect="Content" ObjectID="_1828290017" r:id="rId209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【初步感知】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）如图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，若</w:t>
      </w:r>
      <w:r>
        <w:object w:dxaOrig="501" w:dyaOrig="543">
          <v:shape id="_x0000_i1125" type="#_x0000_t75" alt=" " style="width:24.5pt;height:27pt" o:ole="">
            <v:imagedata r:id="rId210" o:title="eqIdca21a9771e08006a87806a93a37b595e"/>
          </v:shape>
          <o:OLEObject Type="Embed" ProgID="Equation.DSMT4" ShapeID="_x0000_i1125" DrawAspect="Content" ObjectID="_1828290018" r:id="rId211"/>
        </w:object>
      </w:r>
      <w:r>
        <w:rPr>
          <w:rFonts w:ascii="Times New Roman" w:hAnsi="Times New Roman"/>
          <w:kern w:val="2"/>
          <w:sz w:val="21"/>
          <w:szCs w:val="22"/>
        </w:rPr>
        <w:t>，连接</w:t>
      </w:r>
      <w:r>
        <w:object w:dxaOrig="730" w:dyaOrig="292">
          <v:shape id="_x0000_i1126" type="#_x0000_t75" alt=" " style="width:37pt;height:14pt" o:ole="">
            <v:imagedata r:id="rId212" o:title="eqIdb6b0a3fa475b24f57ecd79c681259561"/>
          </v:shape>
          <o:OLEObject Type="Embed" ProgID="Equation.DSMT4" ShapeID="_x0000_i1126" DrawAspect="Content" ObjectID="_1828290019" r:id="rId213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376" w:dyaOrig="230">
          <v:shape id="_x0000_i1127" type="#_x0000_t75" alt=" " style="width:18.5pt;height:11pt" o:ole="">
            <v:imagedata r:id="rId111" o:title="eqId03902478df1a55bc99703210bccab910"/>
          </v:shape>
          <o:OLEObject Type="Embed" ProgID="Equation.DSMT4" ShapeID="_x0000_i1127" DrawAspect="Content" ObjectID="_1828290020" r:id="rId214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313" w:dyaOrig="209">
          <v:shape id="_x0000_i1128" type="#_x0000_t75" alt=" " style="width:15.5pt;height:10.5pt" o:ole="">
            <v:imagedata r:id="rId215" o:title="eqId85c4bdfb0db1e31e8459df1d15f9ab55"/>
          </v:shape>
          <o:OLEObject Type="Embed" ProgID="Equation.DSMT4" ShapeID="_x0000_i1128" DrawAspect="Content" ObjectID="_1828290021" r:id="rId216"/>
        </w:object>
      </w:r>
      <w:r>
        <w:rPr>
          <w:rFonts w:ascii="Times New Roman" w:hAnsi="Times New Roman"/>
          <w:kern w:val="2"/>
          <w:sz w:val="21"/>
          <w:szCs w:val="22"/>
        </w:rPr>
        <w:t>之间的数量关系是</w:t>
      </w:r>
      <w:r>
        <w:rPr>
          <w:rFonts w:ascii="Times New Roman" w:hAnsi="Times New Roman"/>
          <w:kern w:val="2"/>
          <w:sz w:val="21"/>
          <w:szCs w:val="22"/>
        </w:rPr>
        <w:t>____</w:t>
      </w:r>
      <w:r>
        <w:rPr>
          <w:rFonts w:ascii="Times New Roman" w:hAnsi="Times New Roman"/>
          <w:kern w:val="2"/>
          <w:sz w:val="21"/>
          <w:szCs w:val="22"/>
        </w:rPr>
        <w:t>，位置关系是</w:t>
      </w:r>
      <w:r>
        <w:rPr>
          <w:rFonts w:ascii="Times New Roman" w:hAnsi="Times New Roman"/>
          <w:kern w:val="2"/>
          <w:sz w:val="21"/>
          <w:szCs w:val="22"/>
        </w:rPr>
        <w:t>_____</w:t>
      </w:r>
      <w:r>
        <w:rPr>
          <w:rFonts w:ascii="Times New Roman" w:hAnsi="Times New Roman"/>
          <w:kern w:val="2"/>
          <w:sz w:val="21"/>
          <w:szCs w:val="22"/>
        </w:rPr>
        <w:t>；（直接写出结论，不写推理过程）</w:t>
      </w:r>
    </w:p>
    <w:p w:rsidR="003A4BDC" w:rsidRDefault="000E4F95" w:rsidP="006116AB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381125" cy="1285875"/>
            <wp:effectExtent l="19050" t="0" r="9525" b="0"/>
            <wp:docPr id="100045" name="图片 10004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217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【深入探究】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）如图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，若</w:t>
      </w:r>
      <w:r>
        <w:object w:dxaOrig="501" w:dyaOrig="543">
          <v:shape id="_x0000_i1129" type="#_x0000_t75" alt=" " style="width:24.5pt;height:27pt" o:ole="">
            <v:imagedata r:id="rId218" o:title="eqId92ea210404be21c5b9c8ad69d1020d66"/>
          </v:shape>
          <o:OLEObject Type="Embed" ProgID="Equation.DSMT4" ShapeID="_x0000_i1129" DrawAspect="Content" ObjectID="_1828290022" r:id="rId219"/>
        </w:object>
      </w:r>
      <w:r>
        <w:rPr>
          <w:rFonts w:ascii="Times New Roman" w:hAnsi="Times New Roman"/>
          <w:kern w:val="2"/>
          <w:sz w:val="21"/>
          <w:szCs w:val="22"/>
        </w:rPr>
        <w:t>，将</w:t>
      </w:r>
      <w:r>
        <w:object w:dxaOrig="605" w:dyaOrig="250">
          <v:shape id="_x0000_i1130" type="#_x0000_t75" alt=" " style="width:30pt;height:13pt" o:ole="">
            <v:imagedata r:id="rId220" o:title="eqIdd631f45bc652539853f236952afa5bbf"/>
          </v:shape>
          <o:OLEObject Type="Embed" ProgID="Equation.DSMT4" ShapeID="_x0000_i1130" DrawAspect="Content" ObjectID="_1828290023" r:id="rId221"/>
        </w:object>
      </w:r>
      <w:r>
        <w:rPr>
          <w:rFonts w:ascii="Times New Roman" w:hAnsi="Times New Roman"/>
          <w:kern w:val="2"/>
          <w:sz w:val="21"/>
          <w:szCs w:val="22"/>
        </w:rPr>
        <w:t>绕点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旋转，设直线</w:t>
      </w:r>
      <w:r>
        <w:object w:dxaOrig="313" w:dyaOrig="209">
          <v:shape id="_x0000_i1131" type="#_x0000_t75" alt=" " style="width:15.5pt;height:10.5pt" o:ole="">
            <v:imagedata r:id="rId215" o:title="eqId85c4bdfb0db1e31e8459df1d15f9ab55"/>
          </v:shape>
          <o:OLEObject Type="Embed" ProgID="Equation.DSMT4" ShapeID="_x0000_i1131" DrawAspect="Content" ObjectID="_1828290024" r:id="rId222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376" w:dyaOrig="250">
          <v:shape id="_x0000_i1132" type="#_x0000_t75" alt=" " style="width:18.5pt;height:13pt" o:ole="">
            <v:imagedata r:id="rId86" o:title="eqId60ef95894ceebaf236170e8832dcf7e3"/>
          </v:shape>
          <o:OLEObject Type="Embed" ProgID="Equation.DSMT4" ShapeID="_x0000_i1132" DrawAspect="Content" ObjectID="_1828290025" r:id="rId223"/>
        </w:object>
      </w:r>
      <w:r>
        <w:rPr>
          <w:rFonts w:ascii="Times New Roman" w:hAnsi="Times New Roman"/>
          <w:kern w:val="2"/>
          <w:sz w:val="21"/>
          <w:szCs w:val="22"/>
        </w:rPr>
        <w:t>交于点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M</w:t>
      </w:r>
      <w:r>
        <w:rPr>
          <w:rFonts w:ascii="Times New Roman" w:hAnsi="Times New Roman"/>
          <w:kern w:val="2"/>
          <w:sz w:val="21"/>
          <w:szCs w:val="22"/>
        </w:rPr>
        <w:t>，与</w:t>
      </w:r>
      <w:r>
        <w:object w:dxaOrig="376" w:dyaOrig="230">
          <v:shape id="_x0000_i1133" type="#_x0000_t75" alt=" " style="width:18.5pt;height:11pt" o:ole="">
            <v:imagedata r:id="rId111" o:title="eqId03902478df1a55bc99703210bccab910"/>
          </v:shape>
          <o:OLEObject Type="Embed" ProgID="Equation.DSMT4" ShapeID="_x0000_i1133" DrawAspect="Content" ObjectID="_1828290026" r:id="rId224"/>
        </w:object>
      </w:r>
      <w:r>
        <w:rPr>
          <w:rFonts w:ascii="Times New Roman" w:hAnsi="Times New Roman"/>
          <w:kern w:val="2"/>
          <w:sz w:val="21"/>
          <w:szCs w:val="22"/>
        </w:rPr>
        <w:t>交于点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N</w:t>
      </w:r>
      <w:r>
        <w:rPr>
          <w:rFonts w:ascii="Times New Roman" w:hAnsi="Times New Roman"/>
          <w:kern w:val="2"/>
          <w:sz w:val="21"/>
          <w:szCs w:val="22"/>
        </w:rPr>
        <w:t>，试确定</w:t>
      </w:r>
      <w:r>
        <w:object w:dxaOrig="376" w:dyaOrig="230">
          <v:shape id="_x0000_i1134" type="#_x0000_t75" alt=" " style="width:18.5pt;height:11pt" o:ole="">
            <v:imagedata r:id="rId111" o:title="eqId03902478df1a55bc99703210bccab910"/>
          </v:shape>
          <o:OLEObject Type="Embed" ProgID="Equation.DSMT4" ShapeID="_x0000_i1134" DrawAspect="Content" ObjectID="_1828290027" r:id="rId225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313" w:dyaOrig="209">
          <v:shape id="_x0000_i1135" type="#_x0000_t75" alt=" " style="width:15.5pt;height:10.5pt" o:ole="">
            <v:imagedata r:id="rId215" o:title="eqId85c4bdfb0db1e31e8459df1d15f9ab55"/>
          </v:shape>
          <o:OLEObject Type="Embed" ProgID="Equation.DSMT4" ShapeID="_x0000_i1135" DrawAspect="Content" ObjectID="_1828290028" r:id="rId226"/>
        </w:object>
      </w:r>
      <w:r>
        <w:rPr>
          <w:rFonts w:ascii="Times New Roman" w:hAnsi="Times New Roman"/>
          <w:kern w:val="2"/>
          <w:sz w:val="21"/>
          <w:szCs w:val="22"/>
        </w:rPr>
        <w:t>之间的数量关系和位置关系，并说明理由；</w:t>
      </w:r>
    </w:p>
    <w:p w:rsidR="003A4BDC" w:rsidRDefault="000E4F95" w:rsidP="006116AB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600200" cy="1343025"/>
            <wp:effectExtent l="19050" t="0" r="0" b="0"/>
            <wp:docPr id="100047" name="图片 10004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r:embed="rId227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【迁移应用】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）如图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，当点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897" w:dyaOrig="250">
          <v:shape id="_x0000_i1136" type="#_x0000_t75" alt=" " style="width:45pt;height:13pt" o:ole="">
            <v:imagedata r:id="rId202" o:title="eqIddd967903ed5a6f640a5b801ec8be0070"/>
          </v:shape>
          <o:OLEObject Type="Embed" ProgID="Equation.DSMT4" ShapeID="_x0000_i1136" DrawAspect="Content" ObjectID="_1828290029" r:id="rId228"/>
        </w:object>
      </w:r>
      <w:r>
        <w:rPr>
          <w:rFonts w:ascii="Times New Roman" w:hAnsi="Times New Roman"/>
          <w:kern w:val="2"/>
          <w:sz w:val="21"/>
          <w:szCs w:val="22"/>
        </w:rPr>
        <w:t>内部，且</w:t>
      </w:r>
      <w:r>
        <w:object w:dxaOrig="1440" w:dyaOrig="250">
          <v:shape id="_x0000_i1137" type="#_x0000_t75" alt=" " style="width:1in;height:13pt" o:ole="">
            <v:imagedata r:id="rId229" o:title="eqId38944a9b076083e8804f60e1ac64ecd1"/>
          </v:shape>
          <o:OLEObject Type="Embed" ProgID="Equation.DSMT4" ShapeID="_x0000_i1137" DrawAspect="Content" ObjectID="_1828290030" r:id="rId230"/>
        </w:object>
      </w:r>
      <w:r>
        <w:rPr>
          <w:rFonts w:ascii="Times New Roman" w:hAnsi="Times New Roman"/>
          <w:kern w:val="2"/>
          <w:sz w:val="21"/>
          <w:szCs w:val="22"/>
        </w:rPr>
        <w:t>时，若</w:t>
      </w:r>
      <w:r>
        <w:object w:dxaOrig="563" w:dyaOrig="543">
          <v:shape id="_x0000_i1138" type="#_x0000_t75" alt=" " style="width:28.5pt;height:27pt" o:ole="">
            <v:imagedata r:id="rId231" o:title="eqId9e22ca775f0764a707247e172683b7e9"/>
          </v:shape>
          <o:OLEObject Type="Embed" ProgID="Equation.DSMT4" ShapeID="_x0000_i1138" DrawAspect="Content" ObjectID="_1828290031" r:id="rId23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628" w:dyaOrig="271">
          <v:shape id="_x0000_i1139" type="#_x0000_t75" alt=" " style="width:81.5pt;height:13.5pt" o:ole="">
            <v:imagedata r:id="rId233" o:title="eqIddd86112f77d9cdb6df6d297645bdea00"/>
          </v:shape>
          <o:OLEObject Type="Embed" ProgID="Equation.DSMT4" ShapeID="_x0000_i1139" DrawAspect="Content" ObjectID="_1828290032" r:id="rId234"/>
        </w:object>
      </w:r>
      <w:r>
        <w:rPr>
          <w:rFonts w:ascii="Times New Roman" w:hAnsi="Times New Roman"/>
          <w:kern w:val="2"/>
          <w:sz w:val="21"/>
          <w:szCs w:val="22"/>
        </w:rPr>
        <w:t>，连接</w:t>
      </w:r>
      <w:r>
        <w:object w:dxaOrig="730" w:dyaOrig="292">
          <v:shape id="_x0000_i1140" type="#_x0000_t75" alt=" " style="width:37pt;height:14pt" o:ole="">
            <v:imagedata r:id="rId212" o:title="eqIdb6b0a3fa475b24f57ecd79c681259561"/>
          </v:shape>
          <o:OLEObject Type="Embed" ProgID="Equation.DSMT4" ShapeID="_x0000_i1140" DrawAspect="Content" ObjectID="_1828290033" r:id="rId235"/>
        </w:object>
      </w:r>
      <w:r>
        <w:rPr>
          <w:rFonts w:ascii="Times New Roman" w:hAnsi="Times New Roman"/>
          <w:kern w:val="2"/>
          <w:sz w:val="21"/>
          <w:szCs w:val="22"/>
        </w:rPr>
        <w:t>，作</w:t>
      </w:r>
      <w:r>
        <w:object w:dxaOrig="856" w:dyaOrig="250">
          <v:shape id="_x0000_i1141" type="#_x0000_t75" alt=" " style="width:43pt;height:13pt" o:ole="">
            <v:imagedata r:id="rId236" o:title="eqId80125e48498ac9c548732e2af1b1758d"/>
          </v:shape>
          <o:OLEObject Type="Embed" ProgID="Equation.DSMT4" ShapeID="_x0000_i1141" DrawAspect="Content" ObjectID="_1828290034" r:id="rId237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F</w:t>
      </w:r>
      <w:r>
        <w:rPr>
          <w:rFonts w:ascii="Times New Roman" w:hAnsi="Times New Roman"/>
          <w:kern w:val="2"/>
          <w:sz w:val="21"/>
          <w:szCs w:val="22"/>
        </w:rPr>
        <w:t>，交</w:t>
      </w:r>
      <w:r>
        <w:object w:dxaOrig="376" w:dyaOrig="230">
          <v:shape id="_x0000_i1142" type="#_x0000_t75" alt=" " style="width:18.5pt;height:11pt" o:ole="">
            <v:imagedata r:id="rId111" o:title="eqId03902478df1a55bc99703210bccab910"/>
          </v:shape>
          <o:OLEObject Type="Embed" ProgID="Equation.DSMT4" ShapeID="_x0000_i1142" DrawAspect="Content" ObjectID="_1828290035" r:id="rId238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G</w:t>
      </w:r>
      <w:r>
        <w:rPr>
          <w:rFonts w:ascii="Times New Roman" w:hAnsi="Times New Roman"/>
          <w:kern w:val="2"/>
          <w:sz w:val="21"/>
          <w:szCs w:val="22"/>
        </w:rPr>
        <w:t>，求</w:t>
      </w:r>
      <w:r>
        <w:object w:dxaOrig="334" w:dyaOrig="230">
          <v:shape id="_x0000_i1143" type="#_x0000_t75" alt=" " style="width:16.5pt;height:11pt" o:ole="">
            <v:imagedata r:id="rId239" o:title="eqIdc63e36329f5e0979f5ee776ac5d06327"/>
          </v:shape>
          <o:OLEObject Type="Embed" ProgID="Equation.DSMT4" ShapeID="_x0000_i1143" DrawAspect="Content" ObjectID="_1828290036" r:id="rId240"/>
        </w:object>
      </w:r>
      <w:r>
        <w:rPr>
          <w:rFonts w:ascii="Times New Roman" w:hAnsi="Times New Roman"/>
          <w:kern w:val="2"/>
          <w:sz w:val="21"/>
          <w:szCs w:val="22"/>
        </w:rPr>
        <w:t>的长．</w:t>
      </w:r>
    </w:p>
    <w:p w:rsidR="003A4BDC" w:rsidRDefault="000E4F95" w:rsidP="006116AB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390650" cy="1466850"/>
            <wp:effectExtent l="19050" t="0" r="0" b="0"/>
            <wp:docPr id="100049" name="图片 10004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r:embed="rId241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28</w:t>
      </w:r>
      <w:r>
        <w:rPr>
          <w:rFonts w:ascii="Times New Roman" w:hAnsi="Times New Roman"/>
          <w:kern w:val="2"/>
          <w:sz w:val="21"/>
          <w:szCs w:val="22"/>
        </w:rPr>
        <w:t>．如图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，在平面直角坐标系</w:t>
      </w:r>
      <w:r>
        <w:object w:dxaOrig="417" w:dyaOrig="271">
          <v:shape id="_x0000_i1144" type="#_x0000_t75" alt=" " style="width:21pt;height:13.5pt" o:ole="">
            <v:imagedata r:id="rId162" o:title="eqId7ee31829d0d4d5f779a957d7df8058ab"/>
          </v:shape>
          <o:OLEObject Type="Embed" ProgID="Equation.DSMT4" ShapeID="_x0000_i1144" DrawAspect="Content" ObjectID="_1828290037" r:id="rId242"/>
        </w:object>
      </w:r>
      <w:r>
        <w:rPr>
          <w:rFonts w:ascii="Times New Roman" w:hAnsi="Times New Roman"/>
          <w:kern w:val="2"/>
          <w:sz w:val="21"/>
          <w:szCs w:val="22"/>
        </w:rPr>
        <w:t>中，已知抛物线</w:t>
      </w:r>
      <w:r>
        <w:object w:dxaOrig="1795" w:dyaOrig="376">
          <v:shape id="_x0000_i1145" type="#_x0000_t75" alt=" " style="width:90pt;height:18.5pt" o:ole="">
            <v:imagedata r:id="rId243" o:title="eqId97d7c60fc46ce465968fce399deb603e"/>
          </v:shape>
          <o:OLEObject Type="Embed" ProgID="Equation.DSMT4" ShapeID="_x0000_i1145" DrawAspect="Content" ObjectID="_1828290038" r:id="rId244"/>
        </w:object>
      </w:r>
      <w:r>
        <w:rPr>
          <w:rFonts w:ascii="Times New Roman" w:hAnsi="Times New Roman"/>
          <w:kern w:val="2"/>
          <w:sz w:val="21"/>
          <w:szCs w:val="22"/>
        </w:rPr>
        <w:t>过原点，顶点为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P</w:t>
      </w:r>
      <w:r>
        <w:rPr>
          <w:rFonts w:ascii="Times New Roman" w:hAnsi="Times New Roman"/>
          <w:kern w:val="2"/>
          <w:sz w:val="21"/>
          <w:szCs w:val="22"/>
        </w:rPr>
        <w:t>，直线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l</w:t>
      </w:r>
      <w:r>
        <w:rPr>
          <w:rFonts w:ascii="Times New Roman" w:hAnsi="Times New Roman"/>
          <w:kern w:val="2"/>
          <w:sz w:val="21"/>
          <w:szCs w:val="22"/>
        </w:rPr>
        <w:t>过原点和点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P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3905250" cy="1990725"/>
            <wp:effectExtent l="19050" t="0" r="0" b="0"/>
            <wp:docPr id="100051" name="图片 10005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r:embed="rId245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求抛物线</w:t>
      </w:r>
      <w:r>
        <w:object w:dxaOrig="250" w:dyaOrig="313">
          <v:shape id="_x0000_i1146" type="#_x0000_t75" alt=" " style="width:13pt;height:15.5pt" o:ole="">
            <v:imagedata r:id="rId246" o:title="eqIdb1241216f3c1cb5e73043dd1037f556d"/>
          </v:shape>
          <o:OLEObject Type="Embed" ProgID="Equation.DSMT4" ShapeID="_x0000_i1146" DrawAspect="Content" ObjectID="_1828290039" r:id="rId247"/>
        </w:object>
      </w:r>
      <w:r>
        <w:rPr>
          <w:rFonts w:ascii="Times New Roman" w:hAnsi="Times New Roman"/>
          <w:kern w:val="2"/>
          <w:sz w:val="21"/>
          <w:szCs w:val="22"/>
        </w:rPr>
        <w:t>和直线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l</w:t>
      </w:r>
      <w:r>
        <w:rPr>
          <w:rFonts w:ascii="Times New Roman" w:hAnsi="Times New Roman"/>
          <w:kern w:val="2"/>
          <w:sz w:val="21"/>
          <w:szCs w:val="22"/>
        </w:rPr>
        <w:t>的解析式；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如图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，将抛物线</w:t>
      </w:r>
      <w:r>
        <w:object w:dxaOrig="250" w:dyaOrig="313">
          <v:shape id="_x0000_i1147" type="#_x0000_t75" alt=" " style="width:13pt;height:15.5pt" o:ole="">
            <v:imagedata r:id="rId246" o:title="eqIdb1241216f3c1cb5e73043dd1037f556d"/>
          </v:shape>
          <o:OLEObject Type="Embed" ProgID="Equation.DSMT4" ShapeID="_x0000_i1147" DrawAspect="Content" ObjectID="_1828290040" r:id="rId248"/>
        </w:object>
      </w:r>
      <w:r>
        <w:rPr>
          <w:rFonts w:ascii="Times New Roman" w:hAnsi="Times New Roman"/>
          <w:kern w:val="2"/>
          <w:sz w:val="21"/>
          <w:szCs w:val="22"/>
        </w:rPr>
        <w:t>的顶点沿射线</w:t>
      </w:r>
      <w:r>
        <w:object w:dxaOrig="355" w:dyaOrig="250">
          <v:shape id="_x0000_i1148" type="#_x0000_t75" alt=" " style="width:18pt;height:13pt" o:ole="">
            <v:imagedata r:id="rId249" o:title="eqIdabd13974aebe38eb2a1d744a01ea5aa5"/>
          </v:shape>
          <o:OLEObject Type="Embed" ProgID="Equation.DSMT4" ShapeID="_x0000_i1148" DrawAspect="Content" ObjectID="_1828290041" r:id="rId250"/>
        </w:object>
      </w:r>
      <w:r>
        <w:rPr>
          <w:rFonts w:ascii="Times New Roman" w:hAnsi="Times New Roman"/>
          <w:kern w:val="2"/>
          <w:sz w:val="21"/>
          <w:szCs w:val="22"/>
        </w:rPr>
        <w:t>平移，抛物线也随之移动得到抛物线</w:t>
      </w:r>
      <w:r>
        <w:object w:dxaOrig="250" w:dyaOrig="271">
          <v:shape id="_x0000_i1149" type="#_x0000_t75" alt=" " style="width:13pt;height:13.5pt" o:ole="">
            <v:imagedata r:id="rId251" o:title="eqId23f3ffe7abc59e2f65d827c8eab8d36a"/>
          </v:shape>
          <o:OLEObject Type="Embed" ProgID="Equation.DSMT4" ShapeID="_x0000_i1149" DrawAspect="Content" ObjectID="_1828290042" r:id="rId252"/>
        </w:object>
      </w:r>
      <w:r>
        <w:rPr>
          <w:rFonts w:ascii="Times New Roman" w:hAnsi="Times New Roman"/>
          <w:kern w:val="2"/>
          <w:sz w:val="21"/>
          <w:szCs w:val="22"/>
        </w:rPr>
        <w:t>，设顶点为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，其横坐标为</w:t>
      </w:r>
      <w:r>
        <w:object w:dxaOrig="710" w:dyaOrig="355">
          <v:shape id="_x0000_i1150" type="#_x0000_t75" alt=" " style="width:35.5pt;height:18pt" o:ole="">
            <v:imagedata r:id="rId253" o:title="eqId1f139a55dbad737774d05dd0a4807441"/>
          </v:shape>
          <o:OLEObject Type="Embed" ProgID="Equation.DSMT4" ShapeID="_x0000_i1150" DrawAspect="Content" ObjectID="_1828290043" r:id="rId254"/>
        </w:object>
      </w:r>
      <w:r>
        <w:rPr>
          <w:rFonts w:ascii="Times New Roman" w:hAnsi="Times New Roman"/>
          <w:kern w:val="2"/>
          <w:sz w:val="21"/>
          <w:szCs w:val="22"/>
        </w:rPr>
        <w:t>，抛物线</w:t>
      </w:r>
      <w:r>
        <w:object w:dxaOrig="250" w:dyaOrig="271">
          <v:shape id="_x0000_i1151" type="#_x0000_t75" alt=" " style="width:13pt;height:13.5pt" o:ole="">
            <v:imagedata r:id="rId251" o:title="eqId23f3ffe7abc59e2f65d827c8eab8d36a"/>
          </v:shape>
          <o:OLEObject Type="Embed" ProgID="Equation.DSMT4" ShapeID="_x0000_i1151" DrawAspect="Content" ObjectID="_1828290044" r:id="rId255"/>
        </w:object>
      </w:r>
      <w:r>
        <w:rPr>
          <w:rFonts w:ascii="Times New Roman" w:hAnsi="Times New Roman"/>
          <w:kern w:val="2"/>
          <w:sz w:val="21"/>
          <w:szCs w:val="22"/>
        </w:rPr>
        <w:t>与抛物线</w:t>
      </w:r>
      <w:r>
        <w:object w:dxaOrig="250" w:dyaOrig="313">
          <v:shape id="_x0000_i1152" type="#_x0000_t75" alt=" " style="width:13pt;height:15.5pt" o:ole="">
            <v:imagedata r:id="rId246" o:title="eqIdb1241216f3c1cb5e73043dd1037f556d"/>
          </v:shape>
          <o:OLEObject Type="Embed" ProgID="Equation.DSMT4" ShapeID="_x0000_i1152" DrawAspect="Content" ObjectID="_1828290045" r:id="rId256"/>
        </w:object>
      </w:r>
      <w:r>
        <w:rPr>
          <w:rFonts w:ascii="Times New Roman" w:hAnsi="Times New Roman"/>
          <w:kern w:val="2"/>
          <w:sz w:val="21"/>
          <w:szCs w:val="22"/>
        </w:rPr>
        <w:t>交于点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①</w:t>
      </w: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522" w:dyaOrig="250">
          <v:shape id="_x0000_i1153" type="#_x0000_t75" alt=" " style="width:26.5pt;height:13pt" o:ole="">
            <v:imagedata r:id="rId257" o:title="eqId6b28bd43d6858bfdaafcd11051251b66"/>
          </v:shape>
          <o:OLEObject Type="Embed" ProgID="Equation.DSMT4" ShapeID="_x0000_i1153" DrawAspect="Content" ObjectID="_1828290046" r:id="rId258"/>
        </w:object>
      </w:r>
      <w:r>
        <w:rPr>
          <w:rFonts w:ascii="Times New Roman" w:hAnsi="Times New Roman"/>
          <w:kern w:val="2"/>
          <w:sz w:val="21"/>
          <w:szCs w:val="22"/>
        </w:rPr>
        <w:t>时，求点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的横坐标；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②</w:t>
      </w:r>
      <w:r>
        <w:rPr>
          <w:rFonts w:ascii="Times New Roman" w:hAnsi="Times New Roman"/>
          <w:kern w:val="2"/>
          <w:sz w:val="21"/>
          <w:szCs w:val="22"/>
        </w:rPr>
        <w:t>若点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的横坐标为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n</w:t>
      </w:r>
      <w:r>
        <w:rPr>
          <w:rFonts w:ascii="Times New Roman" w:hAnsi="Times New Roman"/>
          <w:kern w:val="2"/>
          <w:sz w:val="21"/>
          <w:szCs w:val="22"/>
        </w:rPr>
        <w:t>，请猜想并写出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n</w: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t</w:t>
      </w:r>
      <w:r>
        <w:rPr>
          <w:rFonts w:ascii="Times New Roman" w:hAnsi="Times New Roman"/>
          <w:kern w:val="2"/>
          <w:sz w:val="21"/>
          <w:szCs w:val="22"/>
        </w:rPr>
        <w:t>的关系（不写推理过程）；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③</w:t>
      </w:r>
      <w:r>
        <w:rPr>
          <w:rFonts w:ascii="Times New Roman" w:hAnsi="Times New Roman"/>
          <w:kern w:val="2"/>
          <w:sz w:val="21"/>
          <w:szCs w:val="22"/>
        </w:rPr>
        <w:t>如图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，若点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在第一象限内，设</w:t>
      </w:r>
      <w:r>
        <w:object w:dxaOrig="355" w:dyaOrig="250">
          <v:shape id="_x0000_i1154" type="#_x0000_t75" alt=" " style="width:18pt;height:13pt" o:ole="">
            <v:imagedata r:id="rId259" o:title="eqIdb90e0f35eda1a729fed485f83da5ea9d"/>
          </v:shape>
          <o:OLEObject Type="Embed" ProgID="Equation.DSMT4" ShapeID="_x0000_i1154" DrawAspect="Content" ObjectID="_1828290047" r:id="rId260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y</w:t>
      </w:r>
      <w:r>
        <w:rPr>
          <w:rFonts w:ascii="Times New Roman" w:hAnsi="Times New Roman"/>
          <w:kern w:val="2"/>
          <w:sz w:val="21"/>
          <w:szCs w:val="22"/>
        </w:rPr>
        <w:t>轴正半轴的夹角为</w:t>
      </w:r>
      <w:r>
        <w:object w:dxaOrig="209" w:dyaOrig="188">
          <v:shape id="_x0000_i1155" type="#_x0000_t75" alt=" " style="width:10.5pt;height:9.5pt" o:ole="">
            <v:imagedata r:id="rId261" o:title="eqIde170f206fdbbd834aad7580c727e2cc6"/>
          </v:shape>
          <o:OLEObject Type="Embed" ProgID="Equation.DSMT4" ShapeID="_x0000_i1155" DrawAspect="Content" ObjectID="_1828290048" r:id="rId262"/>
        </w:object>
      </w:r>
      <w:r>
        <w:rPr>
          <w:rFonts w:ascii="Times New Roman" w:hAnsi="Times New Roman"/>
          <w:kern w:val="2"/>
          <w:sz w:val="21"/>
          <w:szCs w:val="22"/>
        </w:rPr>
        <w:t>，当</w:t>
      </w:r>
      <w:r>
        <w:object w:dxaOrig="981" w:dyaOrig="250">
          <v:shape id="_x0000_i1156" type="#_x0000_t75" alt=" " style="width:49pt;height:13pt" o:ole="">
            <v:imagedata r:id="rId263" o:title="eqIda1ad034914eaacd22fd10161465bfab0"/>
          </v:shape>
          <o:OLEObject Type="Embed" ProgID="Equation.DSMT4" ShapeID="_x0000_i1156" DrawAspect="Content" ObjectID="_1828290049" r:id="rId264"/>
        </w:object>
      </w:r>
      <w:r>
        <w:rPr>
          <w:rFonts w:ascii="Times New Roman" w:hAnsi="Times New Roman"/>
          <w:kern w:val="2"/>
          <w:sz w:val="21"/>
          <w:szCs w:val="22"/>
        </w:rPr>
        <w:t>时，求点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的坐标．</w:t>
      </w:r>
    </w:p>
    <w:p w:rsidR="00A335F9" w:rsidRDefault="00A335F9" w:rsidP="006116AB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A335F9" w:rsidRDefault="00A335F9" w:rsidP="006116AB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A335F9" w:rsidRDefault="00A335F9" w:rsidP="006116AB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A335F9" w:rsidRDefault="00A335F9" w:rsidP="006116AB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A335F9" w:rsidRDefault="00A335F9" w:rsidP="006116AB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A335F9" w:rsidRDefault="00A335F9" w:rsidP="006116AB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A335F9" w:rsidRDefault="00A335F9" w:rsidP="006116AB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A335F9" w:rsidRDefault="00A335F9" w:rsidP="006116AB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A335F9" w:rsidRDefault="00A335F9" w:rsidP="006116AB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A335F9" w:rsidRDefault="00A335F9" w:rsidP="006116AB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A335F9" w:rsidRDefault="00A335F9" w:rsidP="006116AB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EF035E" w:rsidRPr="00043B54" w:rsidRDefault="000E4F95" w:rsidP="006116AB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  <w:r w:rsidRPr="00043B54">
        <w:rPr>
          <w:rFonts w:ascii="宋体" w:hAnsi="宋体" w:cs="宋体"/>
          <w:b/>
          <w:color w:val="000000"/>
          <w:kern w:val="2"/>
          <w:sz w:val="21"/>
          <w:szCs w:val="22"/>
        </w:rPr>
        <w:t>参考答案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05"/>
        <w:gridCol w:w="905"/>
        <w:gridCol w:w="905"/>
        <w:gridCol w:w="905"/>
        <w:gridCol w:w="906"/>
        <w:gridCol w:w="906"/>
        <w:gridCol w:w="906"/>
        <w:gridCol w:w="906"/>
        <w:gridCol w:w="906"/>
        <w:gridCol w:w="906"/>
        <w:gridCol w:w="906"/>
      </w:tblGrid>
      <w:tr w:rsidR="0062617A"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0E4F95" w:rsidP="006116AB">
            <w:pPr>
              <w:pStyle w:val="1"/>
              <w:jc w:val="center"/>
              <w:textAlignment w:val="center"/>
              <w:rPr>
                <w:rFonts w:ascii="宋体" w:hAnsi="宋体" w:cs="宋体"/>
                <w:b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b/>
                <w:color w:val="000000"/>
                <w:kern w:val="2"/>
                <w:sz w:val="21"/>
                <w:szCs w:val="22"/>
              </w:rPr>
              <w:t>题号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0E4F95" w:rsidP="006116AB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1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0E4F95" w:rsidP="006116AB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2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0E4F95" w:rsidP="006116AB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3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0E4F95" w:rsidP="006116AB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4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0E4F95" w:rsidP="006116AB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5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0E4F95" w:rsidP="006116AB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6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0E4F95" w:rsidP="006116AB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7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0E4F95" w:rsidP="006116AB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8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0E4F95" w:rsidP="006116AB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9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0E4F95" w:rsidP="006116AB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10</w:t>
            </w:r>
          </w:p>
        </w:tc>
      </w:tr>
      <w:tr w:rsidR="0062617A"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0E4F95" w:rsidP="006116AB">
            <w:pPr>
              <w:pStyle w:val="1"/>
              <w:jc w:val="center"/>
              <w:textAlignment w:val="center"/>
              <w:rPr>
                <w:rFonts w:ascii="宋体" w:hAnsi="宋体" w:cs="宋体"/>
                <w:b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b/>
                <w:color w:val="000000"/>
                <w:kern w:val="2"/>
                <w:sz w:val="21"/>
                <w:szCs w:val="22"/>
              </w:rPr>
              <w:t>答案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0E4F95" w:rsidP="006116AB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0E4F95" w:rsidP="006116AB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A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0E4F95" w:rsidP="006116AB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C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0E4F95" w:rsidP="006116AB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B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0E4F95" w:rsidP="006116AB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A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0E4F95" w:rsidP="006116AB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C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0E4F95" w:rsidP="006116AB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B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0E4F95" w:rsidP="006116AB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A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0E4F95" w:rsidP="006116AB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:rsidR="00EF035E" w:rsidRPr="00043B54" w:rsidRDefault="000E4F95" w:rsidP="006116AB">
            <w:pPr>
              <w:pStyle w:val="1"/>
              <w:jc w:val="center"/>
              <w:textAlignment w:val="center"/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</w:pPr>
            <w:r w:rsidRPr="00043B54">
              <w:rPr>
                <w:rFonts w:ascii="宋体" w:hAnsi="宋体" w:cs="宋体"/>
                <w:color w:val="000000"/>
                <w:kern w:val="2"/>
                <w:sz w:val="21"/>
                <w:szCs w:val="22"/>
              </w:rPr>
              <w:t>B</w:t>
            </w:r>
          </w:p>
        </w:tc>
      </w:tr>
    </w:tbl>
    <w:p w:rsidR="00EF035E" w:rsidRPr="00043B54" w:rsidRDefault="00157204" w:rsidP="006116AB">
      <w:pPr>
        <w:pStyle w:val="1"/>
        <w:jc w:val="center"/>
        <w:textAlignment w:val="center"/>
        <w:rPr>
          <w:rFonts w:ascii="宋体" w:hAnsi="宋体" w:cs="宋体"/>
          <w:b/>
          <w:color w:val="000000"/>
          <w:kern w:val="2"/>
          <w:sz w:val="21"/>
          <w:szCs w:val="22"/>
        </w:rPr>
      </w:pP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11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710" w:dyaOrig="271">
          <v:shape id="_x0000_i1157" type="#_x0000_t75" alt=" " style="width:35.5pt;height:13.5pt" o:ole="">
            <v:imagedata r:id="rId265" o:title="eqIde23bf76318b8d25611fb36ec828dbd8f"/>
          </v:shape>
          <o:OLEObject Type="Embed" ProgID="Equation.DSMT4" ShapeID="_x0000_i1157" DrawAspect="Content" ObjectID="_1828290050" r:id="rId266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12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480" w:dyaOrig="250">
          <v:shape id="_x0000_i1158" type="#_x0000_t75" alt=" " style="width:24pt;height:13pt" o:ole="">
            <v:imagedata r:id="rId267" o:title="eqIdda322ac8867e8a47c6588601078abf18"/>
          </v:shape>
          <o:OLEObject Type="Embed" ProgID="Equation.DSMT4" ShapeID="_x0000_i1158" DrawAspect="Content" ObjectID="_1828290051" r:id="rId268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13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8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14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271" w:dyaOrig="250">
          <v:shape id="_x0000_i1159" type="#_x0000_t75" alt=" " style="width:13.5pt;height:13pt" o:ole="">
            <v:imagedata r:id="rId269" o:title="eqId3b3779b4ea5477aebfe85113b0de1d60"/>
          </v:shape>
          <o:OLEObject Type="Embed" ProgID="Equation.DSMT4" ShapeID="_x0000_i1159" DrawAspect="Content" ObjectID="_1828290052" r:id="rId270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15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1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16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88" w:dyaOrig="522">
          <v:shape id="_x0000_i1160" type="#_x0000_t75" alt=" " style="width:9.5pt;height:26.5pt" o:ole="">
            <v:imagedata r:id="rId271" o:title="eqId4dac452fbb5ef6dd653e7fbbef639484"/>
          </v:shape>
          <o:OLEObject Type="Embed" ProgID="Equation.DSMT4" ShapeID="_x0000_i1160" DrawAspect="Content" ObjectID="_1828290053" r:id="rId272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17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125" w:dyaOrig="230">
          <v:shape id="_x0000_i1161" type="#_x0000_t75" alt=" " style="width:6pt;height:11pt" o:ole="">
            <v:imagedata r:id="rId273" o:title="eqIdbdaa19de263700a15fcf213d64a8cd57"/>
          </v:shape>
          <o:OLEObject Type="Embed" ProgID="Equation.DSMT4" ShapeID="_x0000_i1161" DrawAspect="Content" ObjectID="_1828290054" r:id="rId274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18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16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19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object w:dxaOrig="209" w:dyaOrig="230">
          <v:shape id="_x0000_i1162" type="#_x0000_t75" alt=" " style="width:10.5pt;height:11pt" o:ole="">
            <v:imagedata r:id="rId95" o:title="eqId5963abe8f421bd99a2aaa94831a951e9"/>
          </v:shape>
          <o:OLEObject Type="Embed" ProgID="Equation.DSMT4" ShapeID="_x0000_i1162" DrawAspect="Content" ObjectID="_1828290055" r:id="rId275"/>
        </w:object>
      </w:r>
      <w:r>
        <w:rPr>
          <w:rFonts w:ascii="Times New Roman" w:hAnsi="Times New Roman"/>
          <w:kern w:val="2"/>
          <w:sz w:val="21"/>
          <w:szCs w:val="22"/>
        </w:rPr>
        <w:t xml:space="preserve">     </w:t>
      </w:r>
      <w:r>
        <w:object w:dxaOrig="188" w:dyaOrig="209">
          <v:shape id="_x0000_i1163" type="#_x0000_t75" alt=" " style="width:9.5pt;height:10.5pt" o:ole="">
            <v:imagedata r:id="rId97" o:title="eqId7f9e8449aad35c5d840a3395ea86df6d"/>
          </v:shape>
          <o:OLEObject Type="Embed" ProgID="Equation.DSMT4" ShapeID="_x0000_i1163" DrawAspect="Content" ObjectID="_1828290056" r:id="rId276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20</w:t>
      </w:r>
      <w:r>
        <w:rPr>
          <w:rFonts w:ascii="Times New Roman" w:hAnsi="Times New Roman"/>
          <w:kern w:val="2"/>
          <w:sz w:val="21"/>
          <w:szCs w:val="22"/>
        </w:rPr>
        <w:t>．（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</w:t>
      </w:r>
      <w:r>
        <w:object w:dxaOrig="334" w:dyaOrig="313">
          <v:shape id="_x0000_i1164" type="#_x0000_t75" alt=" " style="width:16.5pt;height:15.5pt" o:ole="">
            <v:imagedata r:id="rId277" o:title="eqIdcf298f00799cbf34b4db26f5f63af92f"/>
          </v:shape>
          <o:OLEObject Type="Embed" ProgID="Equation.DSMT4" ShapeID="_x0000_i1164" DrawAspect="Content" ObjectID="_1828290057" r:id="rId278"/>
        </w:object>
      </w:r>
      <w:r>
        <w:rPr>
          <w:rFonts w:ascii="Times New Roman" w:hAnsi="Times New Roman"/>
          <w:kern w:val="2"/>
          <w:sz w:val="21"/>
          <w:szCs w:val="22"/>
        </w:rPr>
        <w:t>；（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</w:t>
      </w:r>
      <w:r>
        <w:object w:dxaOrig="751" w:dyaOrig="250">
          <v:shape id="_x0000_i1165" type="#_x0000_t75" alt=" " style="width:37.5pt;height:13pt" o:ole="">
            <v:imagedata r:id="rId279" o:title="eqIdc3c31c1e80d9d0033050e83f93e19feb"/>
          </v:shape>
          <o:OLEObject Type="Embed" ProgID="Equation.DSMT4" ShapeID="_x0000_i1165" DrawAspect="Content" ObjectID="_1828290058" r:id="rId280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解：（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</w:t>
      </w:r>
      <w:r>
        <w:object w:dxaOrig="2233" w:dyaOrig="417">
          <v:shape id="_x0000_i1166" type="#_x0000_t75" alt=" " style="width:112pt;height:21pt" o:ole="">
            <v:imagedata r:id="rId145" o:title="eqId4be002dc3c950776631ce037bfd8438e"/>
          </v:shape>
          <o:OLEObject Type="Embed" ProgID="Equation.DSMT4" ShapeID="_x0000_i1166" DrawAspect="Content" ObjectID="_1828290059" r:id="rId281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398" w:dyaOrig="543">
          <v:shape id="_x0000_i1167" type="#_x0000_t75" alt=" " style="width:70pt;height:27pt" o:ole="">
            <v:imagedata r:id="rId282" o:title="eqIde250917149174fbe334e829562829a2c"/>
          </v:shape>
          <o:OLEObject Type="Embed" ProgID="Equation.DSMT4" ShapeID="_x0000_i1167" DrawAspect="Content" ObjectID="_1828290060" r:id="rId283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043" w:dyaOrig="292">
          <v:shape id="_x0000_i1168" type="#_x0000_t75" alt=" " style="width:52.5pt;height:14pt" o:ole="">
            <v:imagedata r:id="rId284" o:title="eqId8424871530efc2cac5fc0d54ade5a630"/>
          </v:shape>
          <o:OLEObject Type="Embed" ProgID="Equation.DSMT4" ShapeID="_x0000_i1168" DrawAspect="Content" ObjectID="_1828290061" r:id="rId285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501" w:dyaOrig="313">
          <v:shape id="_x0000_i1169" type="#_x0000_t75" alt=" " style="width:24.5pt;height:15.5pt" o:ole="">
            <v:imagedata r:id="rId286" o:title="eqId4ae65bdb69940a67a18d56ff02060b22"/>
          </v:shape>
          <o:OLEObject Type="Embed" ProgID="Equation.DSMT4" ShapeID="_x0000_i1169" DrawAspect="Content" ObjectID="_1828290062" r:id="rId287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</w:t>
      </w:r>
      <w:r>
        <w:object w:dxaOrig="1294" w:dyaOrig="918">
          <v:shape id="_x0000_i1170" type="#_x0000_t75" alt=" " style="width:64.5pt;height:46pt" o:ole="">
            <v:imagedata r:id="rId288" o:title="eqId9b5f11d86dafbe68a910569f0e16369d"/>
          </v:shape>
          <o:OLEObject Type="Embed" ProgID="Equation.DSMT4" ShapeID="_x0000_i1170" DrawAspect="Content" ObjectID="_1828290063" r:id="rId289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解不等式</w:t>
      </w:r>
      <w:r>
        <w:rPr>
          <w:rFonts w:ascii="Times New Roman" w:hAnsi="Times New Roman"/>
          <w:kern w:val="2"/>
          <w:sz w:val="21"/>
          <w:szCs w:val="22"/>
        </w:rPr>
        <w:t>①</w:t>
      </w:r>
      <w:r>
        <w:rPr>
          <w:rFonts w:ascii="Times New Roman" w:hAnsi="Times New Roman"/>
          <w:kern w:val="2"/>
          <w:sz w:val="21"/>
          <w:szCs w:val="22"/>
        </w:rPr>
        <w:t>得</w:t>
      </w:r>
      <w:r>
        <w:object w:dxaOrig="459" w:dyaOrig="250">
          <v:shape id="_x0000_i1171" type="#_x0000_t75" alt=" " style="width:23pt;height:13pt" o:ole="">
            <v:imagedata r:id="rId290" o:title="eqId0fde64f4d3c38e43fbdee24eadc4b0dd"/>
          </v:shape>
          <o:OLEObject Type="Embed" ProgID="Equation.DSMT4" ShapeID="_x0000_i1171" DrawAspect="Content" ObjectID="_1828290064" r:id="rId29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解不等式</w:t>
      </w:r>
      <w:r>
        <w:rPr>
          <w:rFonts w:ascii="Times New Roman" w:hAnsi="Times New Roman"/>
          <w:kern w:val="2"/>
          <w:sz w:val="21"/>
          <w:szCs w:val="22"/>
        </w:rPr>
        <w:t>②</w:t>
      </w:r>
      <w:r>
        <w:rPr>
          <w:rFonts w:ascii="Times New Roman" w:hAnsi="Times New Roman"/>
          <w:kern w:val="2"/>
          <w:sz w:val="21"/>
          <w:szCs w:val="22"/>
        </w:rPr>
        <w:t>得</w:t>
      </w:r>
      <w:r>
        <w:object w:dxaOrig="501" w:dyaOrig="250">
          <v:shape id="_x0000_i1172" type="#_x0000_t75" alt=" " style="width:24.5pt;height:13pt" o:ole="">
            <v:imagedata r:id="rId292" o:title="eqId1b5c9282e88f9947e137d8d4f8e8e505"/>
          </v:shape>
          <o:OLEObject Type="Embed" ProgID="Equation.DSMT4" ShapeID="_x0000_i1172" DrawAspect="Content" ObjectID="_1828290065" r:id="rId29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原不等式组的解集为</w:t>
      </w:r>
      <w:r>
        <w:object w:dxaOrig="751" w:dyaOrig="250">
          <v:shape id="_x0000_i1173" type="#_x0000_t75" alt=" " style="width:37.5pt;height:13pt" o:ole="">
            <v:imagedata r:id="rId279" o:title="eqIdc3c31c1e80d9d0033050e83f93e19feb"/>
          </v:shape>
          <o:OLEObject Type="Embed" ProgID="Equation.DSMT4" ShapeID="_x0000_i1173" DrawAspect="Content" ObjectID="_1828290066" r:id="rId294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21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object w:dxaOrig="438" w:dyaOrig="501">
          <v:shape id="_x0000_i1174" type="#_x0000_t75" alt=" " style="width:21.5pt;height:24.5pt" o:ole="">
            <v:imagedata r:id="rId295" o:title="eqId512ba3aa568f6f3c1b4068f2dfe3bf68"/>
          </v:shape>
          <o:OLEObject Type="Embed" ProgID="Equation.DSMT4" ShapeID="_x0000_i1174" DrawAspect="Content" ObjectID="_1828290067" r:id="rId296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解：</w:t>
      </w:r>
      <w:r>
        <w:object w:dxaOrig="1398" w:dyaOrig="626">
          <v:shape id="_x0000_i1175" type="#_x0000_t75" alt=" " style="width:70pt;height:31.5pt" o:ole="">
            <v:imagedata r:id="rId149" o:title="eqId4366afa18b64ea09037e703f7326ca31"/>
          </v:shape>
          <o:OLEObject Type="Embed" ProgID="Equation.DSMT4" ShapeID="_x0000_i1175" DrawAspect="Content" ObjectID="_1828290068" r:id="rId297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357" w:dyaOrig="584">
          <v:shape id="_x0000_i1176" type="#_x0000_t75" alt=" " style="width:67.5pt;height:29.5pt" o:ole="">
            <v:imagedata r:id="rId298" o:title="eqId0f8e666bed4c0093d28f7e1fea555d21"/>
          </v:shape>
          <o:OLEObject Type="Embed" ProgID="Equation.DSMT4" ShapeID="_x0000_i1176" DrawAspect="Content" ObjectID="_1828290069" r:id="rId299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2087" w:dyaOrig="584">
          <v:shape id="_x0000_i1177" type="#_x0000_t75" alt=" " style="width:104pt;height:29.5pt" o:ole="">
            <v:imagedata r:id="rId300" o:title="eqId4059c1d87911beb2815572a2e7edfb41"/>
          </v:shape>
          <o:OLEObject Type="Embed" ProgID="Equation.DSMT4" ShapeID="_x0000_i1177" DrawAspect="Content" ObjectID="_1828290070" r:id="rId301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920" w:dyaOrig="626">
          <v:shape id="_x0000_i1178" type="#_x0000_t75" alt=" " style="width:96pt;height:31.5pt" o:ole="">
            <v:imagedata r:id="rId302" o:title="eqId60bb882f53879858d86c61632368f6cf"/>
          </v:shape>
          <o:OLEObject Type="Embed" ProgID="Equation.DSMT4" ShapeID="_x0000_i1178" DrawAspect="Content" ObjectID="_1828290071" r:id="rId303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647" w:dyaOrig="543">
          <v:shape id="_x0000_i1179" type="#_x0000_t75" alt=" " style="width:32.5pt;height:27pt" o:ole="">
            <v:imagedata r:id="rId304" o:title="eqId3f025d68903876f60b666e35dd394b8e"/>
          </v:shape>
          <o:OLEObject Type="Embed" ProgID="Equation.DSMT4" ShapeID="_x0000_i1179" DrawAspect="Content" ObjectID="_1828290072" r:id="rId305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22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Cambria Math" w:eastAsia="Cambria Math" w:hAnsi="Cambria Math" w:cs="Cambria Math"/>
          <w:kern w:val="2"/>
          <w:sz w:val="21"/>
          <w:szCs w:val="22"/>
        </w:rPr>
        <w:t>①</w:t>
      </w:r>
      <w:r>
        <w:rPr>
          <w:rFonts w:ascii="Times New Roman" w:hAnsi="Times New Roman"/>
          <w:kern w:val="2"/>
          <w:sz w:val="21"/>
          <w:szCs w:val="22"/>
        </w:rPr>
        <w:t>40</w:t>
      </w:r>
      <w:r>
        <w:rPr>
          <w:rFonts w:ascii="Times New Roman" w:hAnsi="Times New Roman"/>
          <w:kern w:val="2"/>
          <w:sz w:val="21"/>
          <w:szCs w:val="22"/>
        </w:rPr>
        <w:t>；</w:t>
      </w:r>
      <w:r>
        <w:rPr>
          <w:rFonts w:ascii="Cambria Math" w:eastAsia="Cambria Math" w:hAnsi="Cambria Math" w:cs="Cambria Math"/>
          <w:kern w:val="2"/>
          <w:sz w:val="21"/>
          <w:szCs w:val="22"/>
        </w:rPr>
        <w:t>②</w:t>
      </w:r>
      <w:r>
        <w:rPr>
          <w:rFonts w:ascii="Times New Roman" w:hAnsi="Times New Roman"/>
          <w:kern w:val="2"/>
          <w:sz w:val="21"/>
          <w:szCs w:val="22"/>
        </w:rPr>
        <w:t>见解析；</w:t>
      </w:r>
      <w:r>
        <w:rPr>
          <w:rFonts w:ascii="Cambria Math" w:eastAsia="Cambria Math" w:hAnsi="Cambria Math" w:cs="Cambria Math"/>
          <w:kern w:val="2"/>
          <w:sz w:val="21"/>
          <w:szCs w:val="22"/>
        </w:rPr>
        <w:t>③90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(2)280</w:t>
      </w:r>
      <w:r>
        <w:rPr>
          <w:rFonts w:ascii="Times New Roman" w:hAnsi="Times New Roman"/>
          <w:kern w:val="2"/>
          <w:sz w:val="21"/>
          <w:szCs w:val="22"/>
        </w:rPr>
        <w:t>人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rPr>
          <w:rFonts w:ascii="Times New Roman" w:hAnsi="Times New Roman"/>
          <w:kern w:val="2"/>
          <w:sz w:val="21"/>
          <w:szCs w:val="22"/>
        </w:rPr>
        <w:t xml:space="preserve">①∵ </w:t>
      </w:r>
      <w:r>
        <w:rPr>
          <w:rFonts w:ascii="Times New Roman" w:hAnsi="Times New Roman"/>
          <w:kern w:val="2"/>
          <w:sz w:val="21"/>
          <w:szCs w:val="22"/>
        </w:rPr>
        <w:t>科创实践课程有</w:t>
      </w:r>
      <w:r>
        <w:rPr>
          <w:rFonts w:ascii="Times New Roman" w:hAnsi="Times New Roman"/>
          <w:kern w:val="2"/>
          <w:sz w:val="21"/>
          <w:szCs w:val="22"/>
        </w:rPr>
        <w:t>16</w:t>
      </w:r>
      <w:r>
        <w:rPr>
          <w:rFonts w:ascii="Times New Roman" w:hAnsi="Times New Roman"/>
          <w:kern w:val="2"/>
          <w:sz w:val="21"/>
          <w:szCs w:val="22"/>
        </w:rPr>
        <w:t>人，对应扇形统计图百分比为</w:t>
      </w:r>
      <w:r>
        <w:object w:dxaOrig="459" w:dyaOrig="250">
          <v:shape id="_x0000_i1180" type="#_x0000_t75" alt=" " style="width:23pt;height:13pt" o:ole="">
            <v:imagedata r:id="rId306" o:title="eqId2d0797a4e8f5cb2a7746ce2e4ea4e81f"/>
          </v:shape>
          <o:OLEObject Type="Embed" ProgID="Equation.DSMT4" ShapeID="_x0000_i1180" DrawAspect="Content" ObjectID="_1828290073" r:id="rId30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eastAsia="Times New Roman" w:hAnsi="Times New Roman"/>
          <w:sz w:val="24"/>
          <w:szCs w:val="24"/>
        </w:rPr>
        <w:t>  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 xml:space="preserve">∴ </w:t>
      </w:r>
      <w:r>
        <w:rPr>
          <w:rFonts w:ascii="Times New Roman" w:hAnsi="Times New Roman"/>
          <w:kern w:val="2"/>
          <w:sz w:val="21"/>
          <w:szCs w:val="22"/>
        </w:rPr>
        <w:t>调查总人数为</w:t>
      </w:r>
      <w:r>
        <w:object w:dxaOrig="1252" w:dyaOrig="250">
          <v:shape id="_x0000_i1181" type="#_x0000_t75" alt=" " style="width:62pt;height:13pt" o:ole="">
            <v:imagedata r:id="rId308" o:title="eqId28ab8b2b14f2ef44da37d84776a46844"/>
          </v:shape>
          <o:OLEObject Type="Embed" ProgID="Equation.DSMT4" ShapeID="_x0000_i1181" DrawAspect="Content" ObjectID="_1828290074" r:id="rId309"/>
        </w:object>
      </w:r>
      <w:r>
        <w:rPr>
          <w:rFonts w:ascii="Times New Roman" w:hAnsi="Times New Roman"/>
          <w:kern w:val="2"/>
          <w:sz w:val="21"/>
          <w:szCs w:val="22"/>
        </w:rPr>
        <w:t>（名）．</w:t>
      </w:r>
      <w:r>
        <w:rPr>
          <w:rFonts w:ascii="Times New Roman" w:eastAsia="Times New Roman" w:hAnsi="Times New Roman"/>
          <w:sz w:val="24"/>
          <w:szCs w:val="24"/>
        </w:rPr>
        <w:t>  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故答案为：</w:t>
      </w:r>
      <w:r>
        <w:rPr>
          <w:rFonts w:ascii="Times New Roman" w:hAnsi="Times New Roman"/>
          <w:kern w:val="2"/>
          <w:sz w:val="21"/>
          <w:szCs w:val="22"/>
        </w:rPr>
        <w:t>40</w:t>
      </w:r>
      <w:r>
        <w:rPr>
          <w:rFonts w:ascii="Times New Roman" w:hAnsi="Times New Roman"/>
          <w:kern w:val="2"/>
          <w:sz w:val="21"/>
          <w:szCs w:val="22"/>
        </w:rPr>
        <w:t>；</w:t>
      </w:r>
      <w:r>
        <w:rPr>
          <w:rFonts w:ascii="Times New Roman" w:eastAsia="Times New Roman" w:hAnsi="Times New Roman"/>
          <w:sz w:val="24"/>
          <w:szCs w:val="24"/>
        </w:rPr>
        <w:t>  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 xml:space="preserve">② </w:t>
      </w:r>
      <w:r>
        <w:rPr>
          <w:rFonts w:ascii="Times New Roman" w:hAnsi="Times New Roman"/>
          <w:kern w:val="2"/>
          <w:sz w:val="21"/>
          <w:szCs w:val="22"/>
        </w:rPr>
        <w:t>数字艺术课程的人数为总人数减去计算思维、科创实践的人数，即</w:t>
      </w:r>
      <w:r>
        <w:object w:dxaOrig="1419" w:dyaOrig="250">
          <v:shape id="_x0000_i1182" type="#_x0000_t75" alt=" " style="width:71pt;height:13pt" o:ole="">
            <v:imagedata r:id="rId310" o:title="eqId575b59f2a6db4a9121360964782a267f"/>
          </v:shape>
          <o:OLEObject Type="Embed" ProgID="Equation.DSMT4" ShapeID="_x0000_i1182" DrawAspect="Content" ObjectID="_1828290075" r:id="rId311"/>
        </w:object>
      </w:r>
      <w:r>
        <w:rPr>
          <w:rFonts w:ascii="Times New Roman" w:hAnsi="Times New Roman"/>
          <w:kern w:val="2"/>
          <w:sz w:val="21"/>
          <w:szCs w:val="22"/>
        </w:rPr>
        <w:t>（人）．</w:t>
      </w:r>
      <w:r>
        <w:rPr>
          <w:rFonts w:ascii="Times New Roman" w:eastAsia="Times New Roman" w:hAnsi="Times New Roman"/>
          <w:sz w:val="24"/>
          <w:szCs w:val="24"/>
        </w:rPr>
        <w:t>  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补充条形统计图：在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数字艺术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对应的条形处，绘制高度与</w:t>
      </w:r>
      <w:r>
        <w:rPr>
          <w:rFonts w:ascii="Times New Roman" w:hAnsi="Times New Roman"/>
          <w:kern w:val="2"/>
          <w:sz w:val="21"/>
          <w:szCs w:val="22"/>
        </w:rPr>
        <w:t>“10</w:t>
      </w:r>
      <w:r>
        <w:rPr>
          <w:rFonts w:ascii="Times New Roman" w:hAnsi="Times New Roman"/>
          <w:kern w:val="2"/>
          <w:sz w:val="21"/>
          <w:szCs w:val="22"/>
        </w:rPr>
        <w:t>人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对应的直条（与其他条形宽度一致）；</w:t>
      </w:r>
      <w:r>
        <w:rPr>
          <w:rFonts w:ascii="Times New Roman" w:eastAsia="Times New Roman" w:hAnsi="Times New Roman"/>
          <w:sz w:val="24"/>
          <w:szCs w:val="24"/>
        </w:rPr>
        <w:t>  </w:t>
      </w:r>
    </w:p>
    <w:p w:rsidR="003A4BDC" w:rsidRDefault="000E4F95" w:rsidP="006116AB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2076450" cy="1714500"/>
            <wp:effectExtent l="19050" t="0" r="0" b="0"/>
            <wp:docPr id="920349336" name="图片 92034933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349336" name=""/>
                    <pic:cNvPicPr>
                      <a:picLocks noChangeAspect="1"/>
                    </pic:cNvPicPr>
                  </pic:nvPicPr>
                  <pic:blipFill>
                    <a:blip r:embed="rId312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 xml:space="preserve">③ </w:t>
      </w:r>
      <w:r>
        <w:rPr>
          <w:rFonts w:ascii="Times New Roman" w:hAnsi="Times New Roman"/>
          <w:kern w:val="2"/>
          <w:sz w:val="21"/>
          <w:szCs w:val="22"/>
        </w:rPr>
        <w:t>扇形统计图中</w:t>
      </w:r>
      <w:r>
        <w:rPr>
          <w:rFonts w:ascii="Times New Roman" w:hAnsi="Times New Roman"/>
          <w:kern w:val="2"/>
          <w:sz w:val="21"/>
          <w:szCs w:val="22"/>
        </w:rPr>
        <w:t>“</w:t>
      </w:r>
      <w:r>
        <w:rPr>
          <w:rFonts w:ascii="Times New Roman" w:hAnsi="Times New Roman"/>
          <w:kern w:val="2"/>
          <w:sz w:val="21"/>
          <w:szCs w:val="22"/>
        </w:rPr>
        <w:t>数字艺术</w:t>
      </w:r>
      <w:r>
        <w:rPr>
          <w:rFonts w:ascii="Times New Roman" w:hAnsi="Times New Roman"/>
          <w:kern w:val="2"/>
          <w:sz w:val="21"/>
          <w:szCs w:val="22"/>
        </w:rPr>
        <w:t>”</w:t>
      </w:r>
      <w:r>
        <w:rPr>
          <w:rFonts w:ascii="Times New Roman" w:hAnsi="Times New Roman"/>
          <w:kern w:val="2"/>
          <w:sz w:val="21"/>
          <w:szCs w:val="22"/>
        </w:rPr>
        <w:t>对应的圆心角为</w:t>
      </w:r>
      <w:r>
        <w:object w:dxaOrig="1377" w:dyaOrig="543">
          <v:shape id="_x0000_i1183" type="#_x0000_t75" alt=" " style="width:69pt;height:27pt" o:ole="">
            <v:imagedata r:id="rId313" o:title="eqIde5dff06c1b5daa1ebea16e4adea0e595"/>
          </v:shape>
          <o:OLEObject Type="Embed" ProgID="Equation.DSMT4" ShapeID="_x0000_i1183" DrawAspect="Content" ObjectID="_1828290076" r:id="rId314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故答案为：</w:t>
      </w:r>
      <w:r>
        <w:rPr>
          <w:rFonts w:ascii="Times New Roman" w:hAnsi="Times New Roman"/>
          <w:kern w:val="2"/>
          <w:sz w:val="21"/>
          <w:szCs w:val="22"/>
        </w:rPr>
        <w:t>90</w: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）样本中喜欢计算思维课程的人数占比为</w:t>
      </w:r>
      <w:r>
        <w:object w:dxaOrig="897" w:dyaOrig="543">
          <v:shape id="_x0000_i1184" type="#_x0000_t75" alt=" " style="width:45pt;height:27pt" o:ole="">
            <v:imagedata r:id="rId315" o:title="eqIdb3f034eea8f206296b2f788b2d646757"/>
          </v:shape>
          <o:OLEObject Type="Embed" ProgID="Equation.DSMT4" ShapeID="_x0000_i1184" DrawAspect="Content" ObjectID="_1828290077" r:id="rId31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 xml:space="preserve">∵ </w:t>
      </w:r>
      <w:r>
        <w:rPr>
          <w:rFonts w:ascii="Times New Roman" w:hAnsi="Times New Roman"/>
          <w:kern w:val="2"/>
          <w:sz w:val="21"/>
          <w:szCs w:val="22"/>
        </w:rPr>
        <w:t>该校共有</w:t>
      </w:r>
      <w:r>
        <w:rPr>
          <w:rFonts w:ascii="Times New Roman" w:hAnsi="Times New Roman"/>
          <w:kern w:val="2"/>
          <w:sz w:val="21"/>
          <w:szCs w:val="22"/>
        </w:rPr>
        <w:t>800</w:t>
      </w:r>
      <w:r>
        <w:rPr>
          <w:rFonts w:ascii="Times New Roman" w:hAnsi="Times New Roman"/>
          <w:kern w:val="2"/>
          <w:sz w:val="21"/>
          <w:szCs w:val="22"/>
        </w:rPr>
        <w:t>名学生参加课程，</w:t>
      </w:r>
      <w:r>
        <w:rPr>
          <w:rFonts w:ascii="Times New Roman" w:eastAsia="Times New Roman" w:hAnsi="Times New Roman"/>
          <w:sz w:val="24"/>
          <w:szCs w:val="24"/>
        </w:rPr>
        <w:t>  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 xml:space="preserve">∴ </w:t>
      </w:r>
      <w:r>
        <w:rPr>
          <w:rFonts w:ascii="Times New Roman" w:hAnsi="Times New Roman"/>
          <w:kern w:val="2"/>
          <w:sz w:val="21"/>
          <w:szCs w:val="22"/>
        </w:rPr>
        <w:t>估计喜欢计算思维课程的学生人数为</w:t>
      </w:r>
      <w:r>
        <w:object w:dxaOrig="1440" w:dyaOrig="250">
          <v:shape id="_x0000_i1185" type="#_x0000_t75" alt=" " style="width:1in;height:13pt" o:ole="">
            <v:imagedata r:id="rId317" o:title="eqId7acd497cde0f0f2917c0e5bb4927aa54"/>
          </v:shape>
          <o:OLEObject Type="Embed" ProgID="Equation.DSMT4" ShapeID="_x0000_i1185" DrawAspect="Content" ObjectID="_1828290078" r:id="rId318"/>
        </w:object>
      </w:r>
      <w:r>
        <w:rPr>
          <w:rFonts w:ascii="Times New Roman" w:hAnsi="Times New Roman"/>
          <w:kern w:val="2"/>
          <w:sz w:val="21"/>
          <w:szCs w:val="22"/>
        </w:rPr>
        <w:t>（人）．</w:t>
      </w:r>
      <w:r>
        <w:rPr>
          <w:rFonts w:ascii="Times New Roman" w:eastAsia="Times New Roman" w:hAnsi="Times New Roman"/>
          <w:sz w:val="24"/>
          <w:szCs w:val="24"/>
        </w:rPr>
        <w:t>  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答：估计喜欢计算思维课程的学生人数为</w:t>
      </w:r>
      <w:r>
        <w:rPr>
          <w:rFonts w:ascii="Times New Roman" w:hAnsi="Times New Roman"/>
          <w:kern w:val="2"/>
          <w:sz w:val="21"/>
          <w:szCs w:val="22"/>
        </w:rPr>
        <w:t>280</w:t>
      </w:r>
      <w:r>
        <w:rPr>
          <w:rFonts w:ascii="Times New Roman" w:hAnsi="Times New Roman"/>
          <w:kern w:val="2"/>
          <w:sz w:val="21"/>
          <w:szCs w:val="22"/>
        </w:rPr>
        <w:t>人．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23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新宋体" w:eastAsia="新宋体" w:hAnsi="新宋体" w:cs="新宋体"/>
          <w:kern w:val="2"/>
          <w:sz w:val="21"/>
          <w:szCs w:val="22"/>
        </w:rPr>
        <w:t>树的高度为</w:t>
      </w:r>
      <w:r>
        <w:rPr>
          <w:rFonts w:ascii="Times New Roman" w:hAnsi="Times New Roman"/>
          <w:kern w:val="2"/>
          <w:sz w:val="21"/>
          <w:szCs w:val="22"/>
        </w:rPr>
        <w:t xml:space="preserve">16.5 </w:t>
      </w:r>
      <w:r>
        <w:rPr>
          <w:rFonts w:ascii="新宋体" w:eastAsia="新宋体" w:hAnsi="新宋体" w:cs="新宋体"/>
          <w:kern w:val="2"/>
          <w:sz w:val="21"/>
          <w:szCs w:val="22"/>
        </w:rPr>
        <w:t>米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解：由题意得</w:t>
      </w:r>
      <w:r>
        <w:object w:dxaOrig="1482" w:dyaOrig="250">
          <v:shape id="_x0000_i1186" type="#_x0000_t75" alt=" " style="width:74pt;height:13pt" o:ole="">
            <v:imagedata r:id="rId319" o:title="eqIdde6913e645bbbde3a1da54bcd81b9661"/>
          </v:shape>
          <o:OLEObject Type="Embed" ProgID="Equation.DSMT4" ShapeID="_x0000_i1186" DrawAspect="Content" ObjectID="_1828290079" r:id="rId32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169" w:dyaOrig="250">
          <v:shape id="_x0000_i1187" type="#_x0000_t75" alt=" " style="width:58.5pt;height:13pt" o:ole="">
            <v:imagedata r:id="rId321" o:title="eqIda8ff948a377d29da6ac1a26ef79dd693"/>
          </v:shape>
          <o:OLEObject Type="Embed" ProgID="Equation.DSMT4" ShapeID="_x0000_i1187" DrawAspect="Content" ObjectID="_1828290080" r:id="rId32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419" w:dyaOrig="250">
          <v:shape id="_x0000_i1188" type="#_x0000_t75" alt=" " style="width:71pt;height:13pt" o:ole="">
            <v:imagedata r:id="rId323" o:title="eqId71bb2087f4b65e99ccf71cbbd87f363c"/>
          </v:shape>
          <o:OLEObject Type="Embed" ProgID="Equation.DSMT4" ShapeID="_x0000_i1188" DrawAspect="Content" ObjectID="_1828290081" r:id="rId32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877" w:dyaOrig="250">
          <v:shape id="_x0000_i1189" type="#_x0000_t75" alt=" " style="width:43.5pt;height:13pt" o:ole="">
            <v:imagedata r:id="rId325" o:title="eqId878a63a7899c8226744748a0102eab95"/>
          </v:shape>
          <o:OLEObject Type="Embed" ProgID="Equation.DSMT4" ShapeID="_x0000_i1189" DrawAspect="Content" ObjectID="_1828290082" r:id="rId32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835" w:dyaOrig="250">
          <v:shape id="_x0000_i1190" type="#_x0000_t75" alt=" " style="width:42pt;height:13pt" o:ole="">
            <v:imagedata r:id="rId327" o:title="eqIde372555f8d39c29c8426a6b6cb590106"/>
          </v:shape>
          <o:OLEObject Type="Embed" ProgID="Equation.DSMT4" ShapeID="_x0000_i1190" DrawAspect="Content" ObjectID="_1828290083" r:id="rId328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  <w:r>
        <w:object w:dxaOrig="2066" w:dyaOrig="543">
          <v:shape id="_x0000_i1191" type="#_x0000_t75" alt=" " style="width:103.5pt;height:27pt" o:ole="">
            <v:imagedata r:id="rId329" o:title="eqId53fcd630f825f29687b42823495404d0"/>
          </v:shape>
          <o:OLEObject Type="Embed" ProgID="Equation.DSMT4" ShapeID="_x0000_i1191" DrawAspect="Content" ObjectID="_1828290084" r:id="rId33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878" w:dyaOrig="250">
          <v:shape id="_x0000_i1192" type="#_x0000_t75" alt=" " style="width:93.5pt;height:13pt" o:ole="">
            <v:imagedata r:id="rId331" o:title="eqId03de3a5f727937b0aac28ee937b030cd"/>
          </v:shape>
          <o:OLEObject Type="Embed" ProgID="Equation.DSMT4" ShapeID="_x0000_i1192" DrawAspect="Content" ObjectID="_1828290085" r:id="rId33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880" w:dyaOrig="250">
          <v:shape id="_x0000_i1193" type="#_x0000_t75" alt=" " style="width:2in;height:13pt" o:ole="">
            <v:imagedata r:id="rId333" o:title="eqId6e10174f66feaadafcb749b40e65f71e"/>
          </v:shape>
          <o:OLEObject Type="Embed" ProgID="Equation.DSMT4" ShapeID="_x0000_i1193" DrawAspect="Content" ObjectID="_1828290086" r:id="rId334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答：树的高度为</w:t>
      </w:r>
      <w:r>
        <w:rPr>
          <w:rFonts w:ascii="Times New Roman" w:hAnsi="Times New Roman"/>
          <w:kern w:val="2"/>
          <w:sz w:val="21"/>
          <w:szCs w:val="22"/>
        </w:rPr>
        <w:t xml:space="preserve">16.5 </w:t>
      </w:r>
      <w:r>
        <w:rPr>
          <w:rFonts w:ascii="Times New Roman" w:hAnsi="Times New Roman"/>
          <w:kern w:val="2"/>
          <w:sz w:val="21"/>
          <w:szCs w:val="22"/>
        </w:rPr>
        <w:t>米．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24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object w:dxaOrig="710" w:dyaOrig="355">
          <v:shape id="_x0000_i1194" type="#_x0000_t75" alt=" " style="width:35.5pt;height:18pt" o:ole="">
            <v:imagedata r:id="rId335" o:title="eqId18fe48905f1e58b2fe08706c2f53b55c"/>
          </v:shape>
          <o:OLEObject Type="Embed" ProgID="Equation.DSMT4" ShapeID="_x0000_i1194" DrawAspect="Content" ObjectID="_1828290087" r:id="rId33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543" w:dyaOrig="543">
          <v:shape id="_x0000_i1195" type="#_x0000_t75" alt=" " style="width:27pt;height:27pt" o:ole="">
            <v:imagedata r:id="rId337" o:title="eqId646e11d5bff57e56ce82c2339f2d71ce"/>
          </v:shape>
          <o:OLEObject Type="Embed" ProgID="Equation.DSMT4" ShapeID="_x0000_i1195" DrawAspect="Content" ObjectID="_1828290088" r:id="rId338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object w:dxaOrig="835" w:dyaOrig="313">
          <v:shape id="_x0000_i1196" type="#_x0000_t75" alt=" " style="width:42pt;height:15.5pt" o:ole="">
            <v:imagedata r:id="rId339" o:title="eqId96a1458b5663b0bd3a911a067a932fff"/>
          </v:shape>
          <o:OLEObject Type="Embed" ProgID="Equation.DSMT4" ShapeID="_x0000_i1196" DrawAspect="Content" ObjectID="_1828290089" r:id="rId340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四边形</w:t>
      </w:r>
      <w:r>
        <w:object w:dxaOrig="605" w:dyaOrig="250">
          <v:shape id="_x0000_i1197" type="#_x0000_t75" alt=" " style="width:30pt;height:13pt" o:ole="">
            <v:imagedata r:id="rId164" o:title="eqId3241d7fedd89d85711acd7a2635298af"/>
          </v:shape>
          <o:OLEObject Type="Embed" ProgID="Equation.DSMT4" ShapeID="_x0000_i1197" DrawAspect="Content" ObjectID="_1828290090" r:id="rId341"/>
        </w:object>
      </w:r>
      <w:r>
        <w:rPr>
          <w:rFonts w:ascii="Times New Roman" w:hAnsi="Times New Roman"/>
          <w:kern w:val="2"/>
          <w:sz w:val="21"/>
          <w:szCs w:val="22"/>
        </w:rPr>
        <w:t>为矩形，点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的坐标为</w:t>
      </w:r>
      <w:r>
        <w:object w:dxaOrig="501" w:dyaOrig="355">
          <v:shape id="_x0000_i1198" type="#_x0000_t75" alt=" " style="width:24.5pt;height:18pt" o:ole="">
            <v:imagedata r:id="rId166" o:title="eqIdf426dec75a5c99274ceaed9afdca85c3"/>
          </v:shape>
          <o:OLEObject Type="Embed" ProgID="Equation.DSMT4" ShapeID="_x0000_i1198" DrawAspect="Content" ObjectID="_1828290091" r:id="rId342"/>
        </w:object>
      </w:r>
      <w:r>
        <w:rPr>
          <w:rFonts w:ascii="Times New Roman" w:hAnsi="Times New Roman"/>
          <w:kern w:val="2"/>
          <w:sz w:val="21"/>
          <w:szCs w:val="22"/>
        </w:rPr>
        <w:t>，点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的坐标为</w:t>
      </w:r>
      <w:r>
        <w:object w:dxaOrig="501" w:dyaOrig="355">
          <v:shape id="_x0000_i1199" type="#_x0000_t75" alt=" " style="width:24.5pt;height:18pt" o:ole="">
            <v:imagedata r:id="rId168" o:title="eqId64ee2777e92c290aafca23f4e290427b"/>
          </v:shape>
          <o:OLEObject Type="Embed" ProgID="Equation.DSMT4" ShapeID="_x0000_i1199" DrawAspect="Content" ObjectID="_1828290092" r:id="rId34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object w:dxaOrig="689" w:dyaOrig="355">
          <v:shape id="_x0000_i1200" type="#_x0000_t75" alt=" " style="width:34.5pt;height:18pt" o:ole="">
            <v:imagedata r:id="rId344" o:title="eqIde42e598dd62bf7f73beceeedecc66d74"/>
          </v:shape>
          <o:OLEObject Type="Embed" ProgID="Equation.DSMT4" ShapeID="_x0000_i1200" DrawAspect="Content" ObjectID="_1828290093" r:id="rId34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689" w:dyaOrig="355">
          <v:shape id="_x0000_i1201" type="#_x0000_t75" alt=" " style="width:34.5pt;height:18pt" o:ole="">
            <v:imagedata r:id="rId346" o:title="eqIde7720309624a5e413f5e612bd492effe"/>
          </v:shape>
          <o:OLEObject Type="Embed" ProgID="Equation.DSMT4" ShapeID="_x0000_i1201" DrawAspect="Content" ObjectID="_1828290094" r:id="rId34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为</w:t>
      </w:r>
      <w:r>
        <w:object w:dxaOrig="355" w:dyaOrig="250">
          <v:shape id="_x0000_i1202" type="#_x0000_t75" alt=" " style="width:18pt;height:13pt" o:ole="">
            <v:imagedata r:id="rId107" o:title="eqId0dc5c9827dfd0be5a9c85962d6ccbfb1"/>
          </v:shape>
          <o:OLEObject Type="Embed" ProgID="Equation.DSMT4" ShapeID="_x0000_i1202" DrawAspect="Content" ObjectID="_1828290095" r:id="rId348"/>
        </w:object>
      </w:r>
      <w:r>
        <w:rPr>
          <w:rFonts w:ascii="Times New Roman" w:hAnsi="Times New Roman"/>
          <w:kern w:val="2"/>
          <w:sz w:val="21"/>
          <w:szCs w:val="22"/>
        </w:rPr>
        <w:t>的中点，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710" w:dyaOrig="355">
          <v:shape id="_x0000_i1203" type="#_x0000_t75" alt=" " style="width:35.5pt;height:18pt" o:ole="">
            <v:imagedata r:id="rId349" o:title="eqId29dc684cf43fb9abcc278a54d8446cbb"/>
          </v:shape>
          <o:OLEObject Type="Embed" ProgID="Equation.DSMT4" ShapeID="_x0000_i1203" DrawAspect="Content" ObjectID="_1828290096" r:id="rId35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反比例函数</w:t>
      </w:r>
      <w:r>
        <w:object w:dxaOrig="1002" w:dyaOrig="480">
          <v:shape id="_x0000_i1204" type="#_x0000_t75" alt=" " style="width:50.5pt;height:24pt" o:ole="">
            <v:imagedata r:id="rId171" o:title="eqId03517310ea1e913f709753592ac65ffd"/>
          </v:shape>
          <o:OLEObject Type="Embed" ProgID="Equation.DSMT4" ShapeID="_x0000_i1204" DrawAspect="Content" ObjectID="_1828290097" r:id="rId351"/>
        </w:object>
      </w:r>
      <w:r>
        <w:rPr>
          <w:rFonts w:ascii="Times New Roman" w:hAnsi="Times New Roman"/>
          <w:kern w:val="2"/>
          <w:sz w:val="21"/>
          <w:szCs w:val="22"/>
        </w:rPr>
        <w:t>的图象过点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D</w: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522" w:dyaOrig="543">
          <v:shape id="_x0000_i1205" type="#_x0000_t75" alt=" " style="width:26.5pt;height:27pt" o:ole="">
            <v:imagedata r:id="rId352" o:title="eqIde43ed13ac3a9f280f86e90aa7b401ccf"/>
          </v:shape>
          <o:OLEObject Type="Embed" ProgID="Equation.DSMT4" ShapeID="_x0000_i1205" DrawAspect="Content" ObjectID="_1828290098" r:id="rId35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501" w:dyaOrig="230">
          <v:shape id="_x0000_i1206" type="#_x0000_t75" alt=" " style="width:24.5pt;height:11pt" o:ole="">
            <v:imagedata r:id="rId354" o:title="eqIdfcbd5bb726a08c308b48373afebbb768"/>
          </v:shape>
          <o:OLEObject Type="Embed" ProgID="Equation.DSMT4" ShapeID="_x0000_i1206" DrawAspect="Content" ObjectID="_1828290099" r:id="rId35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543" w:dyaOrig="543">
          <v:shape id="_x0000_i1207" type="#_x0000_t75" alt=" " style="width:27pt;height:27pt" o:ole="">
            <v:imagedata r:id="rId337" o:title="eqId646e11d5bff57e56ce82c2339f2d71ce"/>
          </v:shape>
          <o:OLEObject Type="Embed" ProgID="Equation.DSMT4" ShapeID="_x0000_i1207" DrawAspect="Content" ObjectID="_1828290100" r:id="rId356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反比例函数</w:t>
      </w:r>
      <w:r>
        <w:object w:dxaOrig="1002" w:dyaOrig="480">
          <v:shape id="_x0000_i1208" type="#_x0000_t75" alt=" " style="width:50.5pt;height:24pt" o:ole="">
            <v:imagedata r:id="rId171" o:title="eqId03517310ea1e913f709753592ac65ffd"/>
          </v:shape>
          <o:OLEObject Type="Embed" ProgID="Equation.DSMT4" ShapeID="_x0000_i1208" DrawAspect="Content" ObjectID="_1828290101" r:id="rId357"/>
        </w:object>
      </w:r>
      <w:r>
        <w:rPr>
          <w:rFonts w:ascii="Times New Roman" w:hAnsi="Times New Roman"/>
          <w:kern w:val="2"/>
          <w:sz w:val="21"/>
          <w:szCs w:val="22"/>
        </w:rPr>
        <w:t>的图象交</w:t>
      </w:r>
      <w:r>
        <w:object w:dxaOrig="355" w:dyaOrig="230">
          <v:shape id="_x0000_i1209" type="#_x0000_t75" alt=" " style="width:18pt;height:11pt" o:ole="">
            <v:imagedata r:id="rId139" o:title="eqIdf52a58fbaf4fea03567e88a9f0f6e37e"/>
          </v:shape>
          <o:OLEObject Type="Embed" ProgID="Equation.DSMT4" ShapeID="_x0000_i1209" DrawAspect="Content" ObjectID="_1828290102" r:id="rId358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E</w: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设</w:t>
      </w:r>
      <w:r>
        <w:object w:dxaOrig="730" w:dyaOrig="355">
          <v:shape id="_x0000_i1210" type="#_x0000_t75" alt=" " style="width:37pt;height:18pt" o:ole="">
            <v:imagedata r:id="rId359" o:title="eqId3e024a6b0ef7f80aa128822dc255df93"/>
          </v:shape>
          <o:OLEObject Type="Embed" ProgID="Equation.DSMT4" ShapeID="_x0000_i1210" DrawAspect="Content" ObjectID="_1828290103" r:id="rId36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35" w:dyaOrig="543">
          <v:shape id="_x0000_i1211" type="#_x0000_t75" alt=" " style="width:42pt;height:27pt" o:ole="">
            <v:imagedata r:id="rId361" o:title="eqId24c35eb10ab66cc7fd9118aae241e325"/>
          </v:shape>
          <o:OLEObject Type="Embed" ProgID="Equation.DSMT4" ShapeID="_x0000_i1211" DrawAspect="Content" ObjectID="_1828290104" r:id="rId36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647" w:dyaOrig="355">
          <v:shape id="_x0000_i1212" type="#_x0000_t75" alt=" " style="width:32.5pt;height:18pt" o:ole="">
            <v:imagedata r:id="rId363" o:title="eqId1d332f0f6e4c801b08bd2ec9c36077fd"/>
          </v:shape>
          <o:OLEObject Type="Embed" ProgID="Equation.DSMT4" ShapeID="_x0000_i1212" DrawAspect="Content" ObjectID="_1828290105" r:id="rId364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设直线</w:t>
      </w:r>
      <w:r>
        <w:object w:dxaOrig="376" w:dyaOrig="230">
          <v:shape id="_x0000_i1213" type="#_x0000_t75" alt=" " style="width:18.5pt;height:11pt" o:ole="">
            <v:imagedata r:id="rId175" o:title="eqIde6e490f703eb6c9bb1278c78ebc2d661"/>
          </v:shape>
          <o:OLEObject Type="Embed" ProgID="Equation.DSMT4" ShapeID="_x0000_i1213" DrawAspect="Content" ObjectID="_1828290106" r:id="rId365"/>
        </w:object>
      </w:r>
      <w:r>
        <w:rPr>
          <w:rFonts w:ascii="Times New Roman" w:hAnsi="Times New Roman"/>
          <w:kern w:val="2"/>
          <w:sz w:val="21"/>
          <w:szCs w:val="22"/>
        </w:rPr>
        <w:t>解析式为</w:t>
      </w:r>
      <w:r>
        <w:object w:dxaOrig="897" w:dyaOrig="271">
          <v:shape id="_x0000_i1214" type="#_x0000_t75" alt=" " style="width:45pt;height:13.5pt" o:ole="">
            <v:imagedata r:id="rId366" o:title="eqId5e136e7637543c8ae92c8dcd55b31924"/>
          </v:shape>
          <o:OLEObject Type="Embed" ProgID="Equation.DSMT4" ShapeID="_x0000_i1214" DrawAspect="Content" ObjectID="_1828290107" r:id="rId36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则</w:t>
      </w:r>
      <w:r>
        <w:object w:dxaOrig="1002" w:dyaOrig="626">
          <v:shape id="_x0000_i1215" type="#_x0000_t75" alt=" " style="width:50.5pt;height:31.5pt" o:ole="">
            <v:imagedata r:id="rId368" o:title="eqId8f55b6f97ce1b43436ef70e77506e737"/>
          </v:shape>
          <o:OLEObject Type="Embed" ProgID="Equation.DSMT4" ShapeID="_x0000_i1215" DrawAspect="Content" ObjectID="_1828290108" r:id="rId36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793" w:dyaOrig="918">
          <v:shape id="_x0000_i1216" type="#_x0000_t75" alt=" " style="width:40pt;height:46pt" o:ole="">
            <v:imagedata r:id="rId370" o:title="eqIdf3ba33ba3715521228864db8f2797bee"/>
          </v:shape>
          <o:OLEObject Type="Embed" ProgID="Equation.DSMT4" ShapeID="_x0000_i1216" DrawAspect="Content" ObjectID="_1828290109" r:id="rId37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127" w:dyaOrig="543">
          <v:shape id="_x0000_i1217" type="#_x0000_t75" alt=" " style="width:56pt;height:27pt" o:ole="">
            <v:imagedata r:id="rId372" o:title="eqId32e434a6fc177990ab7f2b604c111e1a"/>
          </v:shape>
          <o:OLEObject Type="Embed" ProgID="Equation.DSMT4" ShapeID="_x0000_i1217" DrawAspect="Content" ObjectID="_1828290110" r:id="rId37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令</w:t>
      </w:r>
      <w:r>
        <w:object w:dxaOrig="459" w:dyaOrig="271">
          <v:shape id="_x0000_i1218" type="#_x0000_t75" alt=" " style="width:23pt;height:13.5pt" o:ole="">
            <v:imagedata r:id="rId374" o:title="eqIde2a7df955fc17e92fd86302f8c34664a"/>
          </v:shape>
          <o:OLEObject Type="Embed" ProgID="Equation.DSMT4" ShapeID="_x0000_i1218" DrawAspect="Content" ObjectID="_1828290111" r:id="rId37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则</w:t>
      </w:r>
      <w:r>
        <w:object w:dxaOrig="501" w:dyaOrig="250">
          <v:shape id="_x0000_i1219" type="#_x0000_t75" alt=" " style="width:24.5pt;height:13pt" o:ole="">
            <v:imagedata r:id="rId376" o:title="eqId39cc033406da2cdd342308972c6701f1"/>
          </v:shape>
          <o:OLEObject Type="Embed" ProgID="Equation.DSMT4" ShapeID="_x0000_i1219" DrawAspect="Content" ObjectID="_1828290112" r:id="rId37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689" w:dyaOrig="355">
          <v:shape id="_x0000_i1220" type="#_x0000_t75" alt=" " style="width:34.5pt;height:18pt" o:ole="">
            <v:imagedata r:id="rId378" o:title="eqId6fe89185c753af40810eeb8e019b9668"/>
          </v:shape>
          <o:OLEObject Type="Embed" ProgID="Equation.DSMT4" ShapeID="_x0000_i1220" DrawAspect="Content" ObjectID="_1828290113" r:id="rId37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668" w:dyaOrig="250">
          <v:shape id="_x0000_i1221" type="#_x0000_t75" alt=" " style="width:33.5pt;height:13pt" o:ole="">
            <v:imagedata r:id="rId380" o:title="eqIdee31576bd3f8ebe604e5b7a44f82990b"/>
          </v:shape>
          <o:OLEObject Type="Embed" ProgID="Equation.DSMT4" ShapeID="_x0000_i1221" DrawAspect="Content" ObjectID="_1828290114" r:id="rId38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647" w:dyaOrig="250">
          <v:shape id="_x0000_i1222" type="#_x0000_t75" alt=" " style="width:32.5pt;height:13pt" o:ole="">
            <v:imagedata r:id="rId382" o:title="eqIda6e3dfcd8aff269dd5aba398816490c6"/>
          </v:shape>
          <o:OLEObject Type="Embed" ProgID="Equation.DSMT4" ShapeID="_x0000_i1222" DrawAspect="Content" ObjectID="_1828290115" r:id="rId38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628" w:dyaOrig="250">
          <v:shape id="_x0000_i1223" type="#_x0000_t75" alt=" " style="width:81.5pt;height:13pt" o:ole="">
            <v:imagedata r:id="rId384" o:title="eqId301727f533e06cf7155ef0910e3dc456"/>
          </v:shape>
          <o:OLEObject Type="Embed" ProgID="Equation.DSMT4" ShapeID="_x0000_i1223" DrawAspect="Content" ObjectID="_1828290116" r:id="rId38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626" w:dyaOrig="230">
          <v:shape id="_x0000_i1224" type="#_x0000_t75" alt=" " style="width:31.5pt;height:11pt;mso-position-horizontal-relative:page;mso-position-vertical-relative:page" o:ole="">
            <v:imagedata r:id="rId386" o:title="eqIdc1364213f546b37f8764ddcb59e36ae4"/>
          </v:shape>
          <o:OLEObject Type="Embed" ProgID="Equation.DSMT4" ShapeID="_x0000_i1224" DrawAspect="Content" ObjectID="_1828290117" r:id="rId38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857" w:dyaOrig="543">
          <v:shape id="_x0000_i1225" type="#_x0000_t75" alt=" " style="width:93pt;height:27pt" o:ole="">
            <v:imagedata r:id="rId388" o:title="eqId47fd96ebc6ad91a1f00c78acb7707429"/>
          </v:shape>
          <o:OLEObject Type="Embed" ProgID="Equation.DSMT4" ShapeID="_x0000_i1225" DrawAspect="Content" ObjectID="_1828290118" r:id="rId389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25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证明见解析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object w:dxaOrig="397" w:dyaOrig="271">
          <v:shape id="_x0000_i1226" type="#_x0000_t75" alt=" " style="width:19.5pt;height:13.5pt" o:ole="">
            <v:imagedata r:id="rId39" o:title="eqId3d97cdc586744d208b6f69c9813af977"/>
          </v:shape>
          <o:OLEObject Type="Embed" ProgID="Equation.DSMT4" ShapeID="_x0000_i1226" DrawAspect="Content" ObjectID="_1828290119" r:id="rId390"/>
        </w:object>
      </w:r>
      <w:r>
        <w:rPr>
          <w:rFonts w:ascii="新宋体" w:eastAsia="新宋体" w:hAnsi="新宋体" w:cs="新宋体"/>
          <w:kern w:val="2"/>
          <w:sz w:val="21"/>
          <w:szCs w:val="22"/>
        </w:rPr>
        <w:t>的半径长为</w:t>
      </w: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新宋体" w:eastAsia="新宋体" w:hAnsi="新宋体" w:cs="新宋体"/>
          <w:kern w:val="2"/>
          <w:sz w:val="21"/>
          <w:szCs w:val="22"/>
        </w:rPr>
        <w:t>，</w:t>
      </w:r>
      <w:r>
        <w:object w:dxaOrig="355" w:dyaOrig="250">
          <v:shape id="_x0000_i1227" type="#_x0000_t75" alt=" " style="width:18pt;height:13pt" o:ole="">
            <v:imagedata r:id="rId195" o:title="eqId9d78abbad68bbbf12af10cd40ef4c353"/>
          </v:shape>
          <o:OLEObject Type="Embed" ProgID="Equation.DSMT4" ShapeID="_x0000_i1227" DrawAspect="Content" ObjectID="_1828290120" r:id="rId391"/>
        </w:object>
      </w:r>
      <w:r>
        <w:rPr>
          <w:rFonts w:ascii="新宋体" w:eastAsia="新宋体" w:hAnsi="新宋体" w:cs="新宋体"/>
          <w:kern w:val="2"/>
          <w:sz w:val="21"/>
          <w:szCs w:val="22"/>
        </w:rPr>
        <w:t>的长为</w:t>
      </w:r>
      <w:r>
        <w:object w:dxaOrig="313" w:dyaOrig="543">
          <v:shape id="_x0000_i1228" type="#_x0000_t75" alt=" " style="width:15.5pt;height:27pt" o:ole="">
            <v:imagedata r:id="rId392" o:title="eqId6b071eb093b34349eec06e295f209477"/>
          </v:shape>
          <o:OLEObject Type="Embed" ProgID="Equation.DSMT4" ShapeID="_x0000_i1228" DrawAspect="Content" ObjectID="_1828290121" r:id="rId393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）证明：连接</w:t>
      </w:r>
      <w:r>
        <w:object w:dxaOrig="376" w:dyaOrig="250">
          <v:shape id="_x0000_i1229" type="#_x0000_t75" alt=" " style="width:18.5pt;height:13pt" o:ole="">
            <v:imagedata r:id="rId394" o:title="eqId828628c0876b45381c9a0edeb0fec236"/>
          </v:shape>
          <o:OLEObject Type="Embed" ProgID="Equation.DSMT4" ShapeID="_x0000_i1229" DrawAspect="Content" ObjectID="_1828290122" r:id="rId395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835" w:dyaOrig="250">
          <v:shape id="_x0000_i1230" type="#_x0000_t75" alt=" " style="width:42pt;height:13pt" o:ole="">
            <v:imagedata r:id="rId396" o:title="eqIdf842145a92b63d04c0fe88001f01d31e"/>
          </v:shape>
          <o:OLEObject Type="Embed" ProgID="Equation.DSMT4" ShapeID="_x0000_i1230" DrawAspect="Content" ObjectID="_1828290123" r:id="rId39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2228850" cy="952500"/>
            <wp:effectExtent l="19050" t="0" r="0" b="0"/>
            <wp:docPr id="1027059334" name="图片 102705933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059334" name=""/>
                    <pic:cNvPicPr>
                      <a:picLocks noChangeAspect="1"/>
                    </pic:cNvPicPr>
                  </pic:nvPicPr>
                  <pic:blipFill>
                    <a:blip r:embed="rId398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 w:dxaOrig="1398" w:dyaOrig="230">
          <v:shape id="_x0000_i1231" type="#_x0000_t75" alt=" " style="width:70pt;height:11pt" o:ole="">
            <v:imagedata r:id="rId399" o:title="eqId9f6a083b8bf5c9a594b460a2e1324a44"/>
          </v:shape>
          <o:OLEObject Type="Embed" ProgID="Equation.DSMT4" ShapeID="_x0000_i1231" DrawAspect="Content" ObjectID="_1828290124" r:id="rId40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522" w:dyaOrig="250">
          <v:shape id="_x0000_i1232" type="#_x0000_t75" alt=" " style="width:26.5pt;height:13pt" o:ole="">
            <v:imagedata r:id="rId401" o:title="eqIdf5a4eaa7ab2b78129369804b228fee86"/>
          </v:shape>
          <o:OLEObject Type="Embed" ProgID="Equation.DSMT4" ShapeID="_x0000_i1232" DrawAspect="Content" ObjectID="_1828290125" r:id="rId402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397" w:dyaOrig="271">
          <v:shape id="_x0000_i1233" type="#_x0000_t75" alt=" " style="width:19.5pt;height:13.5pt" o:ole="">
            <v:imagedata r:id="rId39" o:title="eqId3d97cdc586744d208b6f69c9813af977"/>
          </v:shape>
          <o:OLEObject Type="Embed" ProgID="Equation.DSMT4" ShapeID="_x0000_i1233" DrawAspect="Content" ObjectID="_1828290126" r:id="rId403"/>
        </w:object>
      </w:r>
      <w:r>
        <w:rPr>
          <w:rFonts w:ascii="Times New Roman" w:hAnsi="Times New Roman"/>
          <w:kern w:val="2"/>
          <w:sz w:val="21"/>
          <w:szCs w:val="22"/>
        </w:rPr>
        <w:t>相切于点</w:t>
      </w:r>
      <w:r>
        <w:object w:dxaOrig="209" w:dyaOrig="250">
          <v:shape id="_x0000_i1234" type="#_x0000_t75" alt=" " style="width:10.5pt;height:13pt" o:ole="">
            <v:imagedata r:id="rId404" o:title="eqIdc5db41a1f31d6baee7c69990811edb9f"/>
          </v:shape>
          <o:OLEObject Type="Embed" ProgID="Equation.DSMT4" ShapeID="_x0000_i1234" DrawAspect="Content" ObjectID="_1828290127" r:id="rId40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064" w:dyaOrig="230">
          <v:shape id="_x0000_i1235" type="#_x0000_t75" alt=" " style="width:53.5pt;height:11pt" o:ole="">
            <v:imagedata r:id="rId406" o:title="eqId44b1acf543f0efd50b2dc4bd96af92e8"/>
          </v:shape>
          <o:OLEObject Type="Embed" ProgID="Equation.DSMT4" ShapeID="_x0000_i1235" DrawAspect="Content" ObjectID="_1828290128" r:id="rId40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064" w:dyaOrig="250">
          <v:shape id="_x0000_i1236" type="#_x0000_t75" alt=" " style="width:53.5pt;height:13pt" o:ole="">
            <v:imagedata r:id="rId408" o:title="eqIda5e71bfd0dc7c0e5d9822a59eb84e398"/>
          </v:shape>
          <o:OLEObject Type="Embed" ProgID="Equation.DSMT4" ShapeID="_x0000_i1236" DrawAspect="Content" ObjectID="_1828290129" r:id="rId40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085" w:dyaOrig="250">
          <v:shape id="_x0000_i1237" type="#_x0000_t75" alt=" " style="width:54pt;height:13pt" o:ole="">
            <v:imagedata r:id="rId410" o:title="eqIda6504a17d17a3c19b3dc20e7048ceb67"/>
          </v:shape>
          <o:OLEObject Type="Embed" ProgID="Equation.DSMT4" ShapeID="_x0000_i1237" DrawAspect="Content" ObjectID="_1828290130" r:id="rId41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628" w:dyaOrig="250">
          <v:shape id="_x0000_i1238" type="#_x0000_t75" alt=" " style="width:81.5pt;height:13pt;mso-position-horizontal-relative:page;mso-position-vertical-relative:page" o:ole="">
            <v:imagedata r:id="rId412" o:title="eqIddbf1878da37a1cc052c9799f75181bb4"/>
          </v:shape>
          <o:OLEObject Type="Embed" ProgID="Equation.DSMT4" ShapeID="_x0000_i1238" DrawAspect="Content" ObjectID="_1828290131" r:id="rId41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607" w:dyaOrig="250">
          <v:shape id="_x0000_i1239" type="#_x0000_t75" alt=" " style="width:80.5pt;height:13pt;mso-position-horizontal-relative:page;mso-position-vertical-relative:page" o:ole="">
            <v:imagedata r:id="rId414" o:title="eqIdcfe1d942d57598c4fda4ae4bcd2b5d68"/>
          </v:shape>
          <o:OLEObject Type="Embed" ProgID="Equation.DSMT4" ShapeID="_x0000_i1239" DrawAspect="Content" ObjectID="_1828290132" r:id="rId41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480" w:dyaOrig="230">
          <v:shape id="_x0000_i1240" type="#_x0000_t75" alt=" " style="width:24pt;height:11pt" o:ole="">
            <v:imagedata r:id="rId416" o:title="eqIde9d7797c1de72c0fd2610cd32b1a1fc0"/>
          </v:shape>
          <o:OLEObject Type="Embed" ProgID="Equation.DSMT4" ShapeID="_x0000_i1240" DrawAspect="Content" ObjectID="_1828290133" r:id="rId417"/>
        </w:object>
      </w:r>
      <w:r>
        <w:rPr>
          <w:rFonts w:ascii="Times New Roman" w:hAnsi="Times New Roman"/>
          <w:kern w:val="2"/>
          <w:sz w:val="21"/>
          <w:szCs w:val="22"/>
        </w:rPr>
        <w:t>平分</w:t>
      </w:r>
      <w:r>
        <w:object w:dxaOrig="689" w:dyaOrig="230">
          <v:shape id="_x0000_i1241" type="#_x0000_t75" alt=" " style="width:34.5pt;height:11pt" o:ole="">
            <v:imagedata r:id="rId188" o:title="eqId57e7106619c08f2bcc1d21f846e8a0de"/>
          </v:shape>
          <o:OLEObject Type="Embed" ProgID="Equation.DSMT4" ShapeID="_x0000_i1241" DrawAspect="Content" ObjectID="_1828290134" r:id="rId418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）解：作</w:t>
      </w:r>
      <w:r>
        <w:object w:dxaOrig="793" w:dyaOrig="230">
          <v:shape id="_x0000_i1242" type="#_x0000_t75" alt=" " style="width:40pt;height:11pt" o:ole="">
            <v:imagedata r:id="rId419" o:title="eqIde1a7e903ececa6613f4585a3fe60145a"/>
          </v:shape>
          <o:OLEObject Type="Embed" ProgID="Equation.DSMT4" ShapeID="_x0000_i1242" DrawAspect="Content" ObjectID="_1828290135" r:id="rId420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object w:dxaOrig="230" w:dyaOrig="230">
          <v:shape id="_x0000_i1243" type="#_x0000_t75" alt=" " style="width:11pt;height:11pt" o:ole="">
            <v:imagedata r:id="rId136" o:title="eqIda0ed1ec316bc54c37c4286c208f55667"/>
          </v:shape>
          <o:OLEObject Type="Embed" ProgID="Equation.DSMT4" ShapeID="_x0000_i1243" DrawAspect="Content" ObjectID="_1828290136" r:id="rId42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711" w:dyaOrig="230">
          <v:shape id="_x0000_i1244" type="#_x0000_t75" alt=" " style="width:85.5pt;height:11pt" o:ole="">
            <v:imagedata r:id="rId422" o:title="eqId59f8950b188040ca56b0bc0f8bcb7419"/>
          </v:shape>
          <o:OLEObject Type="Embed" ProgID="Equation.DSMT4" ShapeID="_x0000_i1244" DrawAspect="Content" ObjectID="_1828290137" r:id="rId42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2171700" cy="923925"/>
            <wp:effectExtent l="19050" t="0" r="0" b="0"/>
            <wp:docPr id="936038658" name="图片 93603865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038658" name=""/>
                    <pic:cNvPicPr>
                      <a:picLocks noChangeAspect="1"/>
                    </pic:cNvPicPr>
                  </pic:nvPicPr>
                  <pic:blipFill>
                    <a:blip r:embed="rId42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 w:dxaOrig="981" w:dyaOrig="480">
          <v:shape id="_x0000_i1245" type="#_x0000_t75" alt=" " style="width:49pt;height:24pt" o:ole="">
            <v:imagedata r:id="rId425" o:title="eqIda7551016c773c8f971fb61dbb6e86535"/>
          </v:shape>
          <o:OLEObject Type="Embed" ProgID="Equation.DSMT4" ShapeID="_x0000_i1245" DrawAspect="Content" ObjectID="_1828290138" r:id="rId42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647" w:dyaOrig="230">
          <v:shape id="_x0000_i1246" type="#_x0000_t75" alt=" " style="width:32.5pt;height:11pt" o:ole="">
            <v:imagedata r:id="rId192" o:title="eqId8df18b374eb6f9f1cd9473dfe7a84ca6"/>
          </v:shape>
          <o:OLEObject Type="Embed" ProgID="Equation.DSMT4" ShapeID="_x0000_i1246" DrawAspect="Content" ObjectID="_1828290139" r:id="rId42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247" type="#_x0000_t75" alt=" " style="width:9.5pt;height:8pt" o:ole="">
            <v:imagedata r:id="rId428" o:title="eqId2de0d10ef8b748d4531250c37c5d3f9e"/>
          </v:shape>
          <o:OLEObject Type="Embed" ProgID="Equation.DSMT4" ShapeID="_x0000_i1247" DrawAspect="Content" ObjectID="_1828290140" r:id="rId429"/>
        </w:object>
      </w:r>
      <w:r>
        <w:object w:dxaOrig="1795" w:dyaOrig="480">
          <v:shape id="_x0000_i1248" type="#_x0000_t75" alt=" " style="width:90pt;height:24pt" o:ole="">
            <v:imagedata r:id="rId430" o:title="eqIda30338bca6d3b4f5ef0c9cf853840a3d"/>
          </v:shape>
          <o:OLEObject Type="Embed" ProgID="Equation.DSMT4" ShapeID="_x0000_i1248" DrawAspect="Content" ObjectID="_1828290141" r:id="rId43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315" w:dyaOrig="250">
          <v:shape id="_x0000_i1249" type="#_x0000_t75" alt=" " style="width:66pt;height:13pt" o:ole="">
            <v:imagedata r:id="rId432" o:title="eqIdb96582c9bd5e52b4debed134f119773a"/>
          </v:shape>
          <o:OLEObject Type="Embed" ProgID="Equation.DSMT4" ShapeID="_x0000_i1249" DrawAspect="Content" ObjectID="_1828290142" r:id="rId43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97" w:dyaOrig="250">
          <v:shape id="_x0000_i1250" type="#_x0000_t75" alt=" " style="width:45pt;height:13pt" o:ole="">
            <v:imagedata r:id="rId434" o:title="eqId9f45b949b4b800a806b7359daab0e5c4"/>
          </v:shape>
          <o:OLEObject Type="Embed" ProgID="Equation.DSMT4" ShapeID="_x0000_i1250" DrawAspect="Content" ObjectID="_1828290143" r:id="rId43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2901" w:dyaOrig="313">
          <v:shape id="_x0000_i1251" type="#_x0000_t75" alt=" " style="width:145pt;height:15.5pt" o:ole="">
            <v:imagedata r:id="rId436" o:title="eqId19b3c8ea26c6647f4c3af9e939b6dbe5"/>
          </v:shape>
          <o:OLEObject Type="Embed" ProgID="Equation.DSMT4" ShapeID="_x0000_i1251" DrawAspect="Content" ObjectID="_1828290144" r:id="rId43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002" w:dyaOrig="271">
          <v:shape id="_x0000_i1252" type="#_x0000_t75" alt=" " style="width:50.5pt;height:13.5pt" o:ole="">
            <v:imagedata r:id="rId438" o:title="eqId7b30ecb264bd1241773277612b75312c"/>
          </v:shape>
          <o:OLEObject Type="Embed" ProgID="Equation.DSMT4" ShapeID="_x0000_i1252" DrawAspect="Content" ObjectID="_1828290145" r:id="rId43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440" w:dyaOrig="230">
          <v:shape id="_x0000_i1253" type="#_x0000_t75" alt=" " style="width:1in;height:11pt" o:ole="">
            <v:imagedata r:id="rId440" o:title="eqId93ea9eb54f490f1a7b3e9916c66c978b"/>
          </v:shape>
          <o:OLEObject Type="Embed" ProgID="Equation.DSMT4" ShapeID="_x0000_i1253" DrawAspect="Content" ObjectID="_1828290146" r:id="rId44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254" type="#_x0000_t75" alt=" " style="width:9.5pt;height:8pt" o:ole="">
            <v:imagedata r:id="rId428" o:title="eqId2de0d10ef8b748d4531250c37c5d3f9e"/>
          </v:shape>
          <o:OLEObject Type="Embed" ProgID="Equation.DSMT4" ShapeID="_x0000_i1254" DrawAspect="Content" ObjectID="_1828290147" r:id="rId442"/>
        </w:object>
      </w:r>
      <w:r>
        <w:object w:dxaOrig="1357" w:dyaOrig="250">
          <v:shape id="_x0000_i1255" type="#_x0000_t75" alt=" " style="width:67.5pt;height:13pt" o:ole="">
            <v:imagedata r:id="rId443" o:title="eqId60850d3b90e8fbf3022dcc46860001e2"/>
          </v:shape>
          <o:OLEObject Type="Embed" ProgID="Equation.DSMT4" ShapeID="_x0000_i1255" DrawAspect="Content" ObjectID="_1828290148" r:id="rId44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256" type="#_x0000_t75" alt=" " style="width:9.5pt;height:8pt" o:ole="">
            <v:imagedata r:id="rId428" o:title="eqId2de0d10ef8b748d4531250c37c5d3f9e"/>
          </v:shape>
          <o:OLEObject Type="Embed" ProgID="Equation.DSMT4" ShapeID="_x0000_i1256" DrawAspect="Content" ObjectID="_1828290149" r:id="rId445"/>
        </w:object>
      </w:r>
      <w:r>
        <w:object w:dxaOrig="1190" w:dyaOrig="480">
          <v:shape id="_x0000_i1257" type="#_x0000_t75" alt=" " style="width:59.5pt;height:24pt" o:ole="">
            <v:imagedata r:id="rId446" o:title="eqId2788e71d1599f6f50b410f54455e3b29"/>
          </v:shape>
          <o:OLEObject Type="Embed" ProgID="Equation.DSMT4" ShapeID="_x0000_i1257" DrawAspect="Content" ObjectID="_1828290150" r:id="rId44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2191" w:dyaOrig="480">
          <v:shape id="_x0000_i1258" type="#_x0000_t75" alt=" " style="width:109.5pt;height:24pt" o:ole="">
            <v:imagedata r:id="rId448" o:title="eqId65c94b7514db764284791a494c543d76"/>
          </v:shape>
          <o:OLEObject Type="Embed" ProgID="Equation.DSMT4" ShapeID="_x0000_i1258" DrawAspect="Content" ObjectID="_1828290151" r:id="rId44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2358" w:dyaOrig="230">
          <v:shape id="_x0000_i1259" type="#_x0000_t75" alt=" " style="width:118pt;height:11pt" o:ole="">
            <v:imagedata r:id="rId450" o:title="eqId440bf1470323d45a6f9a78f6a4ecd99b"/>
          </v:shape>
          <o:OLEObject Type="Embed" ProgID="Equation.DSMT4" ShapeID="_x0000_i1259" DrawAspect="Content" ObjectID="_1828290152" r:id="rId45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260" type="#_x0000_t75" alt=" " style="width:9.5pt;height:8pt" o:ole="">
            <v:imagedata r:id="rId428" o:title="eqId2de0d10ef8b748d4531250c37c5d3f9e"/>
          </v:shape>
          <o:OLEObject Type="Embed" ProgID="Equation.DSMT4" ShapeID="_x0000_i1260" DrawAspect="Content" ObjectID="_1828290153" r:id="rId452"/>
        </w:object>
      </w:r>
      <w:r>
        <w:rPr>
          <w:rFonts w:ascii="Times New Roman" w:hAnsi="Times New Roman"/>
          <w:kern w:val="2"/>
          <w:sz w:val="21"/>
          <w:szCs w:val="22"/>
        </w:rPr>
        <w:t>四边形</w:t>
      </w:r>
      <w:r>
        <w:object w:dxaOrig="647" w:dyaOrig="250">
          <v:shape id="_x0000_i1261" type="#_x0000_t75" alt=" " style="width:32.5pt;height:13pt" o:ole="">
            <v:imagedata r:id="rId453" o:title="eqId10fb486493745bd658170d95e9d583d1"/>
          </v:shape>
          <o:OLEObject Type="Embed" ProgID="Equation.DSMT4" ShapeID="_x0000_i1261" DrawAspect="Content" ObjectID="_1828290154" r:id="rId454"/>
        </w:object>
      </w:r>
      <w:r>
        <w:rPr>
          <w:rFonts w:ascii="Times New Roman" w:hAnsi="Times New Roman"/>
          <w:kern w:val="2"/>
          <w:sz w:val="21"/>
          <w:szCs w:val="22"/>
        </w:rPr>
        <w:t>是矩形，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336" w:dyaOrig="480">
          <v:shape id="_x0000_i1262" type="#_x0000_t75" alt=" " style="width:66.5pt;height:24pt" o:ole="">
            <v:imagedata r:id="rId455" o:title="eqId37b3e13b109d7930f8d3628c7abdc15d"/>
          </v:shape>
          <o:OLEObject Type="Embed" ProgID="Equation.DSMT4" ShapeID="_x0000_i1262" DrawAspect="Content" ObjectID="_1828290155" r:id="rId45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543" w:dyaOrig="271">
          <v:shape id="_x0000_i1263" type="#_x0000_t75" alt=" " style="width:27pt;height:13.5pt" o:ole="">
            <v:imagedata r:id="rId457" o:title="eqIdfcee2cc01c40ea7ce284618ca98eaf07"/>
          </v:shape>
          <o:OLEObject Type="Embed" ProgID="Equation.DSMT4" ShapeID="_x0000_i1263" DrawAspect="Content" ObjectID="_1828290156" r:id="rId458"/>
        </w:object>
      </w:r>
      <w:r>
        <w:rPr>
          <w:rFonts w:ascii="Times New Roman" w:hAnsi="Times New Roman"/>
          <w:kern w:val="2"/>
          <w:sz w:val="21"/>
          <w:szCs w:val="22"/>
        </w:rPr>
        <w:t>的半径长为</w:t>
      </w: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397" w:dyaOrig="250">
          <v:shape id="_x0000_i1264" type="#_x0000_t75" alt=" " style="width:19.5pt;height:13pt" o:ole="">
            <v:imagedata r:id="rId183" o:title="eqId9e52a8f07834cbbbe4224962672fbbb2"/>
          </v:shape>
          <o:OLEObject Type="Embed" ProgID="Equation.DSMT4" ShapeID="_x0000_i1264" DrawAspect="Content" ObjectID="_1828290157" r:id="rId459"/>
        </w:object>
      </w:r>
      <w:r>
        <w:rPr>
          <w:rFonts w:ascii="Times New Roman" w:hAnsi="Times New Roman"/>
          <w:kern w:val="2"/>
          <w:sz w:val="21"/>
          <w:szCs w:val="22"/>
        </w:rPr>
        <w:t>的长为</w:t>
      </w:r>
      <w:r>
        <w:object w:dxaOrig="313" w:dyaOrig="543">
          <v:shape id="_x0000_i1265" type="#_x0000_t75" alt=" " style="width:15.5pt;height:27pt" o:ole="">
            <v:imagedata r:id="rId392" o:title="eqId6b071eb093b34349eec06e295f209477"/>
          </v:shape>
          <o:OLEObject Type="Embed" ProgID="Equation.DSMT4" ShapeID="_x0000_i1265" DrawAspect="Content" ObjectID="_1828290158" r:id="rId460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26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血液中药物浓度上升阶段对应的函数解析式为</w:t>
      </w:r>
      <w:r>
        <w:object w:dxaOrig="1503" w:dyaOrig="355">
          <v:shape id="_x0000_i1266" type="#_x0000_t75" alt=" " style="width:75pt;height:18pt" o:ole="">
            <v:imagedata r:id="rId461" o:title="eqId2e160be1f6a013f834809d924a355941"/>
          </v:shape>
          <o:OLEObject Type="Embed" ProgID="Equation.DSMT4" ShapeID="_x0000_i1266" DrawAspect="Content" ObjectID="_1828290159" r:id="rId462"/>
        </w:object>
      </w:r>
      <w:r>
        <w:rPr>
          <w:rFonts w:ascii="Times New Roman" w:hAnsi="Times New Roman"/>
          <w:kern w:val="2"/>
          <w:sz w:val="21"/>
          <w:szCs w:val="22"/>
        </w:rPr>
        <w:t>，下降阶段的函数关系式是</w:t>
      </w:r>
      <w:r>
        <w:object w:dxaOrig="1983" w:dyaOrig="355">
          <v:shape id="_x0000_i1267" type="#_x0000_t75" alt=" " style="width:99pt;height:18pt" o:ole="">
            <v:imagedata r:id="rId463" o:title="eqId757990e7756faa9021ea481f95d2e7a3"/>
          </v:shape>
          <o:OLEObject Type="Embed" ProgID="Equation.DSMT4" ShapeID="_x0000_i1267" DrawAspect="Content" ObjectID="_1828290160" r:id="rId464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</w:t>
      </w:r>
      <w:r>
        <w:rPr>
          <w:rFonts w:ascii="Times New Roman" w:hAnsi="Times New Roman"/>
          <w:kern w:val="2"/>
          <w:sz w:val="21"/>
          <w:szCs w:val="22"/>
        </w:rPr>
        <w:t>成人服药后，药物对人体产生抗菌作用的有效时长为</w:t>
      </w:r>
      <w:r>
        <w:rPr>
          <w:rFonts w:ascii="Times New Roman" w:hAnsi="Times New Roman"/>
          <w:kern w:val="2"/>
          <w:sz w:val="21"/>
          <w:szCs w:val="22"/>
        </w:rPr>
        <w:t>8</w:t>
      </w:r>
      <w:r>
        <w:rPr>
          <w:rFonts w:ascii="Times New Roman" w:hAnsi="Times New Roman"/>
          <w:kern w:val="2"/>
          <w:sz w:val="21"/>
          <w:szCs w:val="22"/>
        </w:rPr>
        <w:t>小时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）解：当</w:t>
      </w:r>
      <w:r>
        <w:object w:dxaOrig="793" w:dyaOrig="250">
          <v:shape id="_x0000_i1268" type="#_x0000_t75" alt=" " style="width:40pt;height:13pt" o:ole="">
            <v:imagedata r:id="rId465" o:title="eqId836d745b71ec18b1135e8bbf6990bffa"/>
          </v:shape>
          <o:OLEObject Type="Embed" ProgID="Equation.DSMT4" ShapeID="_x0000_i1268" DrawAspect="Content" ObjectID="_1828290161" r:id="rId466"/>
        </w:object>
      </w:r>
      <w:r>
        <w:rPr>
          <w:rFonts w:ascii="Times New Roman" w:hAnsi="Times New Roman"/>
          <w:kern w:val="2"/>
          <w:sz w:val="21"/>
          <w:szCs w:val="22"/>
        </w:rPr>
        <w:t>时，设</w:t>
      </w:r>
      <w:r>
        <w:object w:dxaOrig="188" w:dyaOrig="230">
          <v:shape id="_x0000_i1269" type="#_x0000_t75" alt=" " style="width:9.5pt;height:11pt" o:ole="">
            <v:imagedata r:id="rId16" o:title="eqIdd053b14c8588eee2acbbe44fc37a6886"/>
          </v:shape>
          <o:OLEObject Type="Embed" ProgID="Equation.DSMT4" ShapeID="_x0000_i1269" DrawAspect="Content" ObjectID="_1828290162" r:id="rId467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167" w:dyaOrig="188">
          <v:shape id="_x0000_i1270" type="#_x0000_t75" alt=" " style="width:8pt;height:9.5pt" o:ole="">
            <v:imagedata r:id="rId121" o:title="eqId81dea63b8ce3e51adf66cf7b9982a248"/>
          </v:shape>
          <o:OLEObject Type="Embed" ProgID="Equation.DSMT4" ShapeID="_x0000_i1270" DrawAspect="Content" ObjectID="_1828290163" r:id="rId468"/>
        </w:object>
      </w:r>
      <w:r>
        <w:rPr>
          <w:rFonts w:ascii="Times New Roman" w:hAnsi="Times New Roman"/>
          <w:kern w:val="2"/>
          <w:sz w:val="21"/>
          <w:szCs w:val="22"/>
        </w:rPr>
        <w:t>的函数关系式为</w:t>
      </w:r>
      <w:r>
        <w:object w:dxaOrig="605" w:dyaOrig="271">
          <v:shape id="_x0000_i1271" type="#_x0000_t75" alt=" " style="width:30pt;height:13.5pt" o:ole="">
            <v:imagedata r:id="rId469" o:title="eqIdac02a054bd0771a56987af33454baaea"/>
          </v:shape>
          <o:OLEObject Type="Embed" ProgID="Equation.DSMT4" ShapeID="_x0000_i1271" DrawAspect="Content" ObjectID="_1828290164" r:id="rId47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把</w:t>
      </w:r>
      <w:r>
        <w:object w:dxaOrig="501" w:dyaOrig="355">
          <v:shape id="_x0000_i1272" type="#_x0000_t75" alt=" " style="width:24.5pt;height:18pt" o:ole="">
            <v:imagedata r:id="rId471" o:title="eqIdd1327bcd1c52f5407c93af8042af4dc0"/>
          </v:shape>
          <o:OLEObject Type="Embed" ProgID="Equation.DSMT4" ShapeID="_x0000_i1272" DrawAspect="Content" ObjectID="_1828290165" r:id="rId472"/>
        </w:object>
      </w: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rPr>
          <w:rFonts w:ascii="Times New Roman" w:hAnsi="Times New Roman"/>
          <w:kern w:val="2"/>
          <w:sz w:val="21"/>
          <w:szCs w:val="22"/>
        </w:rPr>
        <w:t>代入</w:t>
      </w:r>
      <w:r>
        <w:object w:dxaOrig="605" w:dyaOrig="271">
          <v:shape id="_x0000_i1273" type="#_x0000_t75" alt=" " style="width:30pt;height:13.5pt" o:ole="">
            <v:imagedata r:id="rId469" o:title="eqIdac02a054bd0771a56987af33454baaea"/>
          </v:shape>
          <o:OLEObject Type="Embed" ProgID="Equation.DSMT4" ShapeID="_x0000_i1273" DrawAspect="Content" ObjectID="_1828290166" r:id="rId473"/>
        </w:object>
      </w:r>
      <w:r>
        <w:rPr>
          <w:rFonts w:ascii="Times New Roman" w:hAnsi="Times New Roman"/>
          <w:kern w:val="2"/>
          <w:sz w:val="21"/>
          <w:szCs w:val="22"/>
        </w:rPr>
        <w:t>中得</w:t>
      </w:r>
      <w:r>
        <w:object w:dxaOrig="584" w:dyaOrig="250">
          <v:shape id="_x0000_i1274" type="#_x0000_t75" alt=" " style="width:29.5pt;height:13pt" o:ole="">
            <v:imagedata r:id="rId474" o:title="eqId46b723adbb5063fcb71c948f400d2d11"/>
          </v:shape>
          <o:OLEObject Type="Embed" ProgID="Equation.DSMT4" ShapeID="_x0000_i1274" DrawAspect="Content" ObjectID="_1828290167" r:id="rId47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480" w:dyaOrig="250">
          <v:shape id="_x0000_i1275" type="#_x0000_t75" alt=" " style="width:24pt;height:13pt" o:ole="">
            <v:imagedata r:id="rId476" o:title="eqId367e788c32187ae2cc97aaa24da1d40d"/>
          </v:shape>
          <o:OLEObject Type="Embed" ProgID="Equation.DSMT4" ShapeID="_x0000_i1275" DrawAspect="Content" ObjectID="_1828290168" r:id="rId477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793" w:dyaOrig="250">
          <v:shape id="_x0000_i1276" type="#_x0000_t75" alt=" " style="width:40pt;height:13pt" o:ole="">
            <v:imagedata r:id="rId465" o:title="eqId836d745b71ec18b1135e8bbf6990bffa"/>
          </v:shape>
          <o:OLEObject Type="Embed" ProgID="Equation.DSMT4" ShapeID="_x0000_i1276" DrawAspect="Content" ObjectID="_1828290169" r:id="rId478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188" w:dyaOrig="230">
          <v:shape id="_x0000_i1277" type="#_x0000_t75" alt=" " style="width:9.5pt;height:11pt" o:ole="">
            <v:imagedata r:id="rId16" o:title="eqIdd053b14c8588eee2acbbe44fc37a6886"/>
          </v:shape>
          <o:OLEObject Type="Embed" ProgID="Equation.DSMT4" ShapeID="_x0000_i1277" DrawAspect="Content" ObjectID="_1828290170" r:id="rId479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167" w:dyaOrig="188">
          <v:shape id="_x0000_i1278" type="#_x0000_t75" alt=" " style="width:8pt;height:9.5pt" o:ole="">
            <v:imagedata r:id="rId121" o:title="eqId81dea63b8ce3e51adf66cf7b9982a248"/>
          </v:shape>
          <o:OLEObject Type="Embed" ProgID="Equation.DSMT4" ShapeID="_x0000_i1278" DrawAspect="Content" ObjectID="_1828290171" r:id="rId480"/>
        </w:object>
      </w:r>
      <w:r>
        <w:rPr>
          <w:rFonts w:ascii="Times New Roman" w:hAnsi="Times New Roman"/>
          <w:kern w:val="2"/>
          <w:sz w:val="21"/>
          <w:szCs w:val="22"/>
        </w:rPr>
        <w:t>的函数关系式为</w:t>
      </w:r>
      <w:r>
        <w:object w:dxaOrig="543" w:dyaOrig="271">
          <v:shape id="_x0000_i1279" type="#_x0000_t75" alt=" " style="width:27pt;height:13.5pt" o:ole="">
            <v:imagedata r:id="rId481" o:title="eqIdd9a9b769d70cb6f29e965c800921c8ea"/>
          </v:shape>
          <o:OLEObject Type="Embed" ProgID="Equation.DSMT4" ShapeID="_x0000_i1279" DrawAspect="Content" ObjectID="_1828290172" r:id="rId482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856" w:dyaOrig="250">
          <v:shape id="_x0000_i1280" type="#_x0000_t75" alt=" " style="width:43pt;height:13pt" o:ole="">
            <v:imagedata r:id="rId483" o:title="eqId36b259d56acca8f8bd1bb5407fb14cd4"/>
          </v:shape>
          <o:OLEObject Type="Embed" ProgID="Equation.DSMT4" ShapeID="_x0000_i1280" DrawAspect="Content" ObjectID="_1828290173" r:id="rId484"/>
        </w:object>
      </w:r>
      <w:r>
        <w:rPr>
          <w:rFonts w:ascii="Times New Roman" w:hAnsi="Times New Roman"/>
          <w:kern w:val="2"/>
          <w:sz w:val="21"/>
          <w:szCs w:val="22"/>
        </w:rPr>
        <w:t>时，设</w:t>
      </w:r>
      <w:r>
        <w:object w:dxaOrig="188" w:dyaOrig="230">
          <v:shape id="_x0000_i1281" type="#_x0000_t75" alt=" " style="width:9.5pt;height:11pt" o:ole="">
            <v:imagedata r:id="rId16" o:title="eqIdd053b14c8588eee2acbbe44fc37a6886"/>
          </v:shape>
          <o:OLEObject Type="Embed" ProgID="Equation.DSMT4" ShapeID="_x0000_i1281" DrawAspect="Content" ObjectID="_1828290174" r:id="rId485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167" w:dyaOrig="188">
          <v:shape id="_x0000_i1282" type="#_x0000_t75" alt=" " style="width:8pt;height:9.5pt" o:ole="">
            <v:imagedata r:id="rId121" o:title="eqId81dea63b8ce3e51adf66cf7b9982a248"/>
          </v:shape>
          <o:OLEObject Type="Embed" ProgID="Equation.DSMT4" ShapeID="_x0000_i1282" DrawAspect="Content" ObjectID="_1828290175" r:id="rId486"/>
        </w:object>
      </w:r>
      <w:r>
        <w:rPr>
          <w:rFonts w:ascii="Times New Roman" w:hAnsi="Times New Roman"/>
          <w:kern w:val="2"/>
          <w:sz w:val="21"/>
          <w:szCs w:val="22"/>
        </w:rPr>
        <w:t>的函数关系式为</w:t>
      </w:r>
      <w:r>
        <w:object w:dxaOrig="897" w:dyaOrig="271">
          <v:shape id="_x0000_i1283" type="#_x0000_t75" alt=" " style="width:45pt;height:13.5pt" o:ole="">
            <v:imagedata r:id="rId366" o:title="eqId5e136e7637543c8ae92c8dcd55b31924"/>
          </v:shape>
          <o:OLEObject Type="Embed" ProgID="Equation.DSMT4" ShapeID="_x0000_i1283" DrawAspect="Content" ObjectID="_1828290176" r:id="rId48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把</w:t>
      </w:r>
      <w:r>
        <w:object w:dxaOrig="501" w:dyaOrig="355">
          <v:shape id="_x0000_i1284" type="#_x0000_t75" alt=" " style="width:24.5pt;height:18pt" o:ole="">
            <v:imagedata r:id="rId471" o:title="eqIdd1327bcd1c52f5407c93af8042af4dc0"/>
          </v:shape>
          <o:OLEObject Type="Embed" ProgID="Equation.DSMT4" ShapeID="_x0000_i1284" DrawAspect="Content" ObjectID="_1828290177" r:id="rId488"/>
        </w:object>
      </w:r>
      <w:r>
        <w:rPr>
          <w:rFonts w:ascii="Times New Roman" w:hAnsi="Times New Roman"/>
          <w:kern w:val="2"/>
          <w:sz w:val="21"/>
          <w:szCs w:val="22"/>
        </w:rPr>
        <w:t>和</w:t>
      </w:r>
      <w:r>
        <w:object w:dxaOrig="543" w:dyaOrig="355">
          <v:shape id="_x0000_i1285" type="#_x0000_t75" alt=" " style="width:27pt;height:18pt" o:ole="">
            <v:imagedata r:id="rId489" o:title="eqId14c33ee52e5f55bdd97e555f94320216"/>
          </v:shape>
          <o:OLEObject Type="Embed" ProgID="Equation.DSMT4" ShapeID="_x0000_i1285" DrawAspect="Content" ObjectID="_1828290178" r:id="rId490"/>
        </w:object>
      </w:r>
      <w:r>
        <w:rPr>
          <w:rFonts w:ascii="Times New Roman" w:hAnsi="Times New Roman"/>
          <w:kern w:val="2"/>
          <w:sz w:val="21"/>
          <w:szCs w:val="22"/>
        </w:rPr>
        <w:t>代入</w:t>
      </w:r>
      <w:r>
        <w:object w:dxaOrig="897" w:dyaOrig="271">
          <v:shape id="_x0000_i1286" type="#_x0000_t75" alt=" " style="width:45pt;height:13.5pt" o:ole="">
            <v:imagedata r:id="rId366" o:title="eqId5e136e7637543c8ae92c8dcd55b31924"/>
          </v:shape>
          <o:OLEObject Type="Embed" ProgID="Equation.DSMT4" ShapeID="_x0000_i1286" DrawAspect="Content" ObjectID="_1828290179" r:id="rId491"/>
        </w:object>
      </w:r>
      <w:r>
        <w:rPr>
          <w:rFonts w:ascii="Times New Roman" w:hAnsi="Times New Roman"/>
          <w:kern w:val="2"/>
          <w:sz w:val="21"/>
          <w:szCs w:val="22"/>
        </w:rPr>
        <w:t>中得</w:t>
      </w:r>
      <w:r>
        <w:object w:dxaOrig="1043" w:dyaOrig="626">
          <v:shape id="_x0000_i1287" type="#_x0000_t75" alt=" " style="width:52.5pt;height:31.5pt" o:ole="">
            <v:imagedata r:id="rId492" o:title="eqId84bd1634f6b5ed5feabdc54c4317068b"/>
          </v:shape>
          <o:OLEObject Type="Embed" ProgID="Equation.DSMT4" ShapeID="_x0000_i1287" DrawAspect="Content" ObjectID="_1828290180" r:id="rId49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710" w:dyaOrig="647">
          <v:shape id="_x0000_i1288" type="#_x0000_t75" alt=" " style="width:35.5pt;height:32.5pt" o:ole="">
            <v:imagedata r:id="rId494" o:title="eqId8ab294989200bec9a2ee6e25b5bfda3c"/>
          </v:shape>
          <o:OLEObject Type="Embed" ProgID="Equation.DSMT4" ShapeID="_x0000_i1288" DrawAspect="Content" ObjectID="_1828290181" r:id="rId49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856" w:dyaOrig="250">
          <v:shape id="_x0000_i1289" type="#_x0000_t75" alt=" " style="width:43pt;height:13pt" o:ole="">
            <v:imagedata r:id="rId483" o:title="eqId36b259d56acca8f8bd1bb5407fb14cd4"/>
          </v:shape>
          <o:OLEObject Type="Embed" ProgID="Equation.DSMT4" ShapeID="_x0000_i1289" DrawAspect="Content" ObjectID="_1828290182" r:id="rId496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188" w:dyaOrig="230">
          <v:shape id="_x0000_i1290" type="#_x0000_t75" alt=" " style="width:9.5pt;height:11pt" o:ole="">
            <v:imagedata r:id="rId16" o:title="eqIdd053b14c8588eee2acbbe44fc37a6886"/>
          </v:shape>
          <o:OLEObject Type="Embed" ProgID="Equation.DSMT4" ShapeID="_x0000_i1290" DrawAspect="Content" ObjectID="_1828290183" r:id="rId497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167" w:dyaOrig="188">
          <v:shape id="_x0000_i1291" type="#_x0000_t75" alt=" " style="width:8pt;height:9.5pt" o:ole="">
            <v:imagedata r:id="rId121" o:title="eqId81dea63b8ce3e51adf66cf7b9982a248"/>
          </v:shape>
          <o:OLEObject Type="Embed" ProgID="Equation.DSMT4" ShapeID="_x0000_i1291" DrawAspect="Content" ObjectID="_1828290184" r:id="rId498"/>
        </w:object>
      </w:r>
      <w:r>
        <w:rPr>
          <w:rFonts w:ascii="Times New Roman" w:hAnsi="Times New Roman"/>
          <w:kern w:val="2"/>
          <w:sz w:val="21"/>
          <w:szCs w:val="22"/>
        </w:rPr>
        <w:t>的函数关系式为</w:t>
      </w:r>
      <w:r>
        <w:object w:dxaOrig="1002" w:dyaOrig="292">
          <v:shape id="_x0000_i1292" type="#_x0000_t75" alt=" " style="width:50.5pt;height:14pt" o:ole="">
            <v:imagedata r:id="rId499" o:title="eqIdf98f7f1f130f148919fab4e23345ade2"/>
          </v:shape>
          <o:OLEObject Type="Embed" ProgID="Equation.DSMT4" ShapeID="_x0000_i1292" DrawAspect="Content" ObjectID="_1828290185" r:id="rId500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综上，血液中药物浓度上升阶段</w:t>
      </w:r>
      <w:r>
        <w:object w:dxaOrig="188" w:dyaOrig="230">
          <v:shape id="_x0000_i1293" type="#_x0000_t75" alt=" " style="width:9.5pt;height:11pt" o:ole="">
            <v:imagedata r:id="rId16" o:title="eqIdd053b14c8588eee2acbbe44fc37a6886"/>
          </v:shape>
          <o:OLEObject Type="Embed" ProgID="Equation.DSMT4" ShapeID="_x0000_i1293" DrawAspect="Content" ObjectID="_1828290186" r:id="rId501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167" w:dyaOrig="188">
          <v:shape id="_x0000_i1294" type="#_x0000_t75" alt=" " style="width:8pt;height:9.5pt" o:ole="">
            <v:imagedata r:id="rId121" o:title="eqId81dea63b8ce3e51adf66cf7b9982a248"/>
          </v:shape>
          <o:OLEObject Type="Embed" ProgID="Equation.DSMT4" ShapeID="_x0000_i1294" DrawAspect="Content" ObjectID="_1828290187" r:id="rId502"/>
        </w:object>
      </w:r>
      <w:r>
        <w:rPr>
          <w:rFonts w:ascii="Times New Roman" w:hAnsi="Times New Roman"/>
          <w:kern w:val="2"/>
          <w:sz w:val="21"/>
          <w:szCs w:val="22"/>
        </w:rPr>
        <w:t>之间的函数解析式为</w:t>
      </w:r>
      <w:r>
        <w:object w:dxaOrig="1503" w:dyaOrig="355">
          <v:shape id="_x0000_i1295" type="#_x0000_t75" alt=" " style="width:75pt;height:18pt" o:ole="">
            <v:imagedata r:id="rId461" o:title="eqId2e160be1f6a013f834809d924a355941"/>
          </v:shape>
          <o:OLEObject Type="Embed" ProgID="Equation.DSMT4" ShapeID="_x0000_i1295" DrawAspect="Content" ObjectID="_1828290188" r:id="rId503"/>
        </w:object>
      </w:r>
      <w:r>
        <w:rPr>
          <w:rFonts w:ascii="Times New Roman" w:hAnsi="Times New Roman"/>
          <w:kern w:val="2"/>
          <w:sz w:val="21"/>
          <w:szCs w:val="22"/>
        </w:rPr>
        <w:t>，下降阶段</w:t>
      </w:r>
      <w:r>
        <w:object w:dxaOrig="188" w:dyaOrig="230">
          <v:shape id="_x0000_i1296" type="#_x0000_t75" alt=" " style="width:9.5pt;height:11pt" o:ole="">
            <v:imagedata r:id="rId16" o:title="eqIdd053b14c8588eee2acbbe44fc37a6886"/>
          </v:shape>
          <o:OLEObject Type="Embed" ProgID="Equation.DSMT4" ShapeID="_x0000_i1296" DrawAspect="Content" ObjectID="_1828290189" r:id="rId504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167" w:dyaOrig="188">
          <v:shape id="_x0000_i1297" type="#_x0000_t75" alt=" " style="width:8pt;height:9.5pt" o:ole="">
            <v:imagedata r:id="rId121" o:title="eqId81dea63b8ce3e51adf66cf7b9982a248"/>
          </v:shape>
          <o:OLEObject Type="Embed" ProgID="Equation.DSMT4" ShapeID="_x0000_i1297" DrawAspect="Content" ObjectID="_1828290190" r:id="rId505"/>
        </w:object>
      </w:r>
      <w:r>
        <w:rPr>
          <w:rFonts w:ascii="Times New Roman" w:hAnsi="Times New Roman"/>
          <w:kern w:val="2"/>
          <w:sz w:val="21"/>
          <w:szCs w:val="22"/>
        </w:rPr>
        <w:t>之间的函数关系式是</w:t>
      </w:r>
      <w:r>
        <w:object w:dxaOrig="1983" w:dyaOrig="355">
          <v:shape id="_x0000_i1298" type="#_x0000_t75" alt=" " style="width:99pt;height:18pt" o:ole="">
            <v:imagedata r:id="rId463" o:title="eqId757990e7756faa9021ea481f95d2e7a3"/>
          </v:shape>
          <o:OLEObject Type="Embed" ProgID="Equation.DSMT4" ShapeID="_x0000_i1298" DrawAspect="Content" ObjectID="_1828290191" r:id="rId506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）解：在</w:t>
      </w:r>
      <w:r>
        <w:object w:dxaOrig="543" w:dyaOrig="271">
          <v:shape id="_x0000_i1299" type="#_x0000_t75" alt=" " style="width:27pt;height:13.5pt" o:ole="">
            <v:imagedata r:id="rId481" o:title="eqIdd9a9b769d70cb6f29e965c800921c8ea"/>
          </v:shape>
          <o:OLEObject Type="Embed" ProgID="Equation.DSMT4" ShapeID="_x0000_i1299" DrawAspect="Content" ObjectID="_1828290192" r:id="rId507"/>
        </w:object>
      </w:r>
      <w:r>
        <w:rPr>
          <w:rFonts w:ascii="Times New Roman" w:hAnsi="Times New Roman"/>
          <w:kern w:val="2"/>
          <w:sz w:val="21"/>
          <w:szCs w:val="22"/>
        </w:rPr>
        <w:t>中，当</w:t>
      </w:r>
      <w:r>
        <w:object w:dxaOrig="918" w:dyaOrig="271">
          <v:shape id="_x0000_i1300" type="#_x0000_t75" alt=" " style="width:46pt;height:13.5pt" o:ole="">
            <v:imagedata r:id="rId508" o:title="eqId9f586a2ac11a3af5064ecf49e4789075"/>
          </v:shape>
          <o:OLEObject Type="Embed" ProgID="Equation.DSMT4" ShapeID="_x0000_i1300" DrawAspect="Content" ObjectID="_1828290193" r:id="rId509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459" w:dyaOrig="250">
          <v:shape id="_x0000_i1301" type="#_x0000_t75" alt=" " style="width:23pt;height:13pt" o:ole="">
            <v:imagedata r:id="rId510" o:title="eqId9b384412acba251d87902ab928902f16"/>
          </v:shape>
          <o:OLEObject Type="Embed" ProgID="Equation.DSMT4" ShapeID="_x0000_i1301" DrawAspect="Content" ObjectID="_1828290194" r:id="rId51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在</w:t>
      </w:r>
      <w:r>
        <w:object w:dxaOrig="1002" w:dyaOrig="292">
          <v:shape id="_x0000_i1302" type="#_x0000_t75" alt=" " style="width:50.5pt;height:14pt" o:ole="">
            <v:imagedata r:id="rId499" o:title="eqIdf98f7f1f130f148919fab4e23345ade2"/>
          </v:shape>
          <o:OLEObject Type="Embed" ProgID="Equation.DSMT4" ShapeID="_x0000_i1302" DrawAspect="Content" ObjectID="_1828290195" r:id="rId512"/>
        </w:object>
      </w:r>
      <w:r>
        <w:rPr>
          <w:rFonts w:ascii="Times New Roman" w:hAnsi="Times New Roman"/>
          <w:kern w:val="2"/>
          <w:sz w:val="21"/>
          <w:szCs w:val="22"/>
        </w:rPr>
        <w:t>中，当</w:t>
      </w:r>
      <w:r>
        <w:object w:dxaOrig="1336" w:dyaOrig="271">
          <v:shape id="_x0000_i1303" type="#_x0000_t75" alt=" " style="width:66.5pt;height:13.5pt" o:ole="">
            <v:imagedata r:id="rId513" o:title="eqIdd5ec0fd3494b5d6542903ddea9ab7030"/>
          </v:shape>
          <o:OLEObject Type="Embed" ProgID="Equation.DSMT4" ShapeID="_x0000_i1303" DrawAspect="Content" ObjectID="_1828290196" r:id="rId514"/>
        </w:object>
      </w:r>
      <w:r>
        <w:rPr>
          <w:rFonts w:ascii="Times New Roman" w:hAnsi="Times New Roman"/>
          <w:kern w:val="2"/>
          <w:sz w:val="21"/>
          <w:szCs w:val="22"/>
        </w:rPr>
        <w:t>时，</w:t>
      </w:r>
      <w:r>
        <w:object w:dxaOrig="501" w:dyaOrig="250">
          <v:shape id="_x0000_i1304" type="#_x0000_t75" alt=" " style="width:24.5pt;height:13pt" o:ole="">
            <v:imagedata r:id="rId515" o:title="eqIdea3680f7d0d96efc5b207c8e9552e21c"/>
          </v:shape>
          <o:OLEObject Type="Embed" ProgID="Equation.DSMT4" ShapeID="_x0000_i1304" DrawAspect="Content" ObjectID="_1828290197" r:id="rId51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730" w:dyaOrig="250">
          <v:shape id="_x0000_i1305" type="#_x0000_t75" alt=" " style="width:37pt;height:13pt" o:ole="">
            <v:imagedata r:id="rId517" o:title="eqIde31bc57adca64e57a04f63ca153cbbcc"/>
          </v:shape>
          <o:OLEObject Type="Embed" ProgID="Equation.DSMT4" ShapeID="_x0000_i1305" DrawAspect="Content" ObjectID="_1828290198" r:id="rId518"/>
        </w:object>
      </w:r>
      <w:r>
        <w:rPr>
          <w:rFonts w:ascii="Times New Roman" w:hAnsi="Times New Roman"/>
          <w:kern w:val="2"/>
          <w:sz w:val="21"/>
          <w:szCs w:val="22"/>
        </w:rPr>
        <w:t>小时，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答：成人服药后，药物对人体产生抗菌作用的有效时长为</w:t>
      </w:r>
      <w:r>
        <w:rPr>
          <w:rFonts w:ascii="Times New Roman" w:hAnsi="Times New Roman"/>
          <w:kern w:val="2"/>
          <w:sz w:val="21"/>
          <w:szCs w:val="22"/>
        </w:rPr>
        <w:t>8</w:t>
      </w:r>
      <w:r>
        <w:rPr>
          <w:rFonts w:ascii="Times New Roman" w:hAnsi="Times New Roman"/>
          <w:kern w:val="2"/>
          <w:sz w:val="21"/>
          <w:szCs w:val="22"/>
        </w:rPr>
        <w:t>小时．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27</w:t>
      </w:r>
      <w:r>
        <w:rPr>
          <w:rFonts w:ascii="Times New Roman" w:hAnsi="Times New Roman"/>
          <w:kern w:val="2"/>
          <w:sz w:val="21"/>
          <w:szCs w:val="22"/>
        </w:rPr>
        <w:t>．（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</w:t>
      </w:r>
      <w:r>
        <w:object w:dxaOrig="856" w:dyaOrig="230">
          <v:shape id="_x0000_i1306" type="#_x0000_t75" alt=" " style="width:43pt;height:11pt" o:ole="">
            <v:imagedata r:id="rId519" o:title="eqIdc503e29373e8d87134bdb46bd3912910"/>
          </v:shape>
          <o:OLEObject Type="Embed" ProgID="Equation.DSMT4" ShapeID="_x0000_i1306" DrawAspect="Content" ObjectID="_1828290199" r:id="rId52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772" w:dyaOrig="209">
          <v:shape id="_x0000_i1307" type="#_x0000_t75" alt=" " style="width:38.5pt;height:10.5pt" o:ole="">
            <v:imagedata r:id="rId521" o:title="eqId4151e948feebdf7b91fbe739feafa9bc"/>
          </v:shape>
          <o:OLEObject Type="Embed" ProgID="Equation.DSMT4" ShapeID="_x0000_i1307" DrawAspect="Content" ObjectID="_1828290200" r:id="rId522"/>
        </w:object>
      </w:r>
      <w:r>
        <w:rPr>
          <w:rFonts w:ascii="Times New Roman" w:hAnsi="Times New Roman"/>
          <w:kern w:val="2"/>
          <w:sz w:val="21"/>
          <w:szCs w:val="22"/>
        </w:rPr>
        <w:t>；（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</w:t>
      </w:r>
      <w:r>
        <w:rPr>
          <w:rFonts w:ascii="新宋体" w:eastAsia="新宋体" w:hAnsi="新宋体" w:cs="新宋体"/>
          <w:kern w:val="2"/>
          <w:sz w:val="21"/>
          <w:szCs w:val="22"/>
        </w:rPr>
        <w:t>数量关系：</w:t>
      </w:r>
      <w:r>
        <w:object w:dxaOrig="668" w:dyaOrig="480">
          <v:shape id="_x0000_i1308" type="#_x0000_t75" alt=" " style="width:33.5pt;height:24pt" o:ole="">
            <v:imagedata r:id="rId523" o:title="eqId5c6c1ed2163213398842b730d26a5a2f"/>
          </v:shape>
          <o:OLEObject Type="Embed" ProgID="Equation.DSMT4" ShapeID="_x0000_i1308" DrawAspect="Content" ObjectID="_1828290201" r:id="rId524"/>
        </w:object>
      </w:r>
      <w:r>
        <w:rPr>
          <w:rFonts w:ascii="新宋体" w:eastAsia="新宋体" w:hAnsi="新宋体" w:cs="新宋体"/>
          <w:kern w:val="2"/>
          <w:sz w:val="21"/>
          <w:szCs w:val="22"/>
        </w:rPr>
        <w:t>，位置关系：</w:t>
      </w:r>
      <w:r>
        <w:object w:dxaOrig="772" w:dyaOrig="209">
          <v:shape id="_x0000_i1309" type="#_x0000_t75" alt=" " style="width:38.5pt;height:10.5pt" o:ole="">
            <v:imagedata r:id="rId521" o:title="eqId4151e948feebdf7b91fbe739feafa9bc"/>
          </v:shape>
          <o:OLEObject Type="Embed" ProgID="Equation.DSMT4" ShapeID="_x0000_i1309" DrawAspect="Content" ObjectID="_1828290202" r:id="rId525"/>
        </w:object>
      </w:r>
      <w:r>
        <w:rPr>
          <w:rFonts w:ascii="Times New Roman" w:hAnsi="Times New Roman"/>
          <w:kern w:val="2"/>
          <w:sz w:val="21"/>
          <w:szCs w:val="22"/>
        </w:rPr>
        <w:t>，理由见解析；（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）</w:t>
      </w:r>
      <w:r>
        <w:object w:dxaOrig="397" w:dyaOrig="543">
          <v:shape id="_x0000_i1310" type="#_x0000_t75" alt=" " style="width:19.5pt;height:27pt" o:ole="">
            <v:imagedata r:id="rId526" o:title="eqIda2fdff716bacb7584800b7f92b18cf08"/>
          </v:shape>
          <o:OLEObject Type="Embed" ProgID="Equation.DSMT4" ShapeID="_x0000_i1310" DrawAspect="Content" ObjectID="_1828290203" r:id="rId527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）解：如图，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371600" cy="1276350"/>
            <wp:effectExtent l="19050" t="0" r="0" b="0"/>
            <wp:docPr id="950522990" name="图片 95052299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522990" name=""/>
                    <pic:cNvPicPr>
                      <a:picLocks noChangeAspect="1"/>
                    </pic:cNvPicPr>
                  </pic:nvPicPr>
                  <pic:blipFill>
                    <a:blip r:embed="rId528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 w:dxaOrig="188" w:dyaOrig="167">
          <v:shape id="_x0000_i1311" type="#_x0000_t75" alt=" " style="width:9.5pt;height:8pt" o:ole="">
            <v:imagedata r:id="rId529" o:title="eqId16f3d198e76391779fa3badc848c8ac8"/>
          </v:shape>
          <o:OLEObject Type="Embed" ProgID="Equation.DSMT4" ShapeID="_x0000_i1311" DrawAspect="Content" ObjectID="_1828290204" r:id="rId530"/>
        </w:object>
      </w:r>
      <w:r>
        <w:object w:dxaOrig="501" w:dyaOrig="543">
          <v:shape id="_x0000_i1312" type="#_x0000_t75" alt=" " style="width:24.5pt;height:27pt" o:ole="">
            <v:imagedata r:id="rId210" o:title="eqIdca21a9771e08006a87806a93a37b595e"/>
          </v:shape>
          <o:OLEObject Type="Embed" ProgID="Equation.DSMT4" ShapeID="_x0000_i1312" DrawAspect="Content" ObjectID="_1828290205" r:id="rId53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043" w:dyaOrig="250">
          <v:shape id="_x0000_i1313" type="#_x0000_t75" alt=" " style="width:52.5pt;height:13pt" o:ole="">
            <v:imagedata r:id="rId532" o:title="eqId3943744f054c6e782fd587901ca92613"/>
          </v:shape>
          <o:OLEObject Type="Embed" ProgID="Equation.DSMT4" ShapeID="_x0000_i1313" DrawAspect="Content" ObjectID="_1828290206" r:id="rId53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835" w:dyaOrig="250">
          <v:shape id="_x0000_i1314" type="#_x0000_t75" alt=" " style="width:42pt;height:13pt" o:ole="">
            <v:imagedata r:id="rId534" o:title="eqId3b1d267eeb09c171c3e847f0597be31c"/>
          </v:shape>
          <o:OLEObject Type="Embed" ProgID="Equation.DSMT4" ShapeID="_x0000_i1314" DrawAspect="Content" ObjectID="_1828290207" r:id="rId53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又</w:t>
      </w:r>
      <w:r>
        <w:object w:dxaOrig="2129" w:dyaOrig="250">
          <v:shape id="_x0000_i1315" type="#_x0000_t75" alt=" " style="width:106.5pt;height:13pt" o:ole="">
            <v:imagedata r:id="rId536" o:title="eqIdc48a2135ab74f1889f9d95b57bdb237b"/>
          </v:shape>
          <o:OLEObject Type="Embed" ProgID="Equation.DSMT4" ShapeID="_x0000_i1315" DrawAspect="Content" ObjectID="_1828290208" r:id="rId53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3110" w:dyaOrig="250">
          <v:shape id="_x0000_i1316" type="#_x0000_t75" alt=" " style="width:155pt;height:13pt" o:ole="">
            <v:imagedata r:id="rId538" o:title="eqIdc5083d12f0d43d9e8b4436fd27156ded"/>
          </v:shape>
          <o:OLEObject Type="Embed" ProgID="Equation.DSMT4" ShapeID="_x0000_i1316" DrawAspect="Content" ObjectID="_1828290209" r:id="rId53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即</w:t>
      </w:r>
      <w:r>
        <w:object w:dxaOrig="1440" w:dyaOrig="250">
          <v:shape id="_x0000_i1317" type="#_x0000_t75" alt=" " style="width:1in;height:13pt" o:ole="">
            <v:imagedata r:id="rId540" o:title="eqIdb1c04af96b222b46740ad7e7b348090f"/>
          </v:shape>
          <o:OLEObject Type="Embed" ProgID="Equation.DSMT4" ShapeID="_x0000_i1317" DrawAspect="Content" ObjectID="_1828290210" r:id="rId54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在</w:t>
      </w:r>
      <w:r>
        <w:rPr>
          <w:rFonts w:ascii="Times New Roman" w:hAnsi="Times New Roman"/>
          <w:kern w:val="2"/>
          <w:sz w:val="21"/>
          <w:szCs w:val="22"/>
        </w:rPr>
        <w:t>△</w:t>
      </w:r>
      <w:r>
        <w:object w:dxaOrig="501" w:dyaOrig="250">
          <v:shape id="_x0000_i1318" type="#_x0000_t75" alt=" " style="width:24.5pt;height:13pt" o:ole="">
            <v:imagedata r:id="rId542" o:title="eqId500df0e782bb081e608f4bc1d576afcf"/>
          </v:shape>
          <o:OLEObject Type="Embed" ProgID="Equation.DSMT4" ShapeID="_x0000_i1318" DrawAspect="Content" ObjectID="_1828290211" r:id="rId543"/>
        </w:object>
      </w:r>
      <w:r>
        <w:rPr>
          <w:rFonts w:ascii="Times New Roman" w:hAnsi="Times New Roman"/>
          <w:kern w:val="2"/>
          <w:sz w:val="21"/>
          <w:szCs w:val="22"/>
        </w:rPr>
        <w:t>和</w:t>
      </w:r>
      <w:r>
        <w:rPr>
          <w:rFonts w:ascii="Times New Roman" w:hAnsi="Times New Roman"/>
          <w:kern w:val="2"/>
          <w:sz w:val="21"/>
          <w:szCs w:val="22"/>
        </w:rPr>
        <w:t>△</w:t>
      </w:r>
      <w:r>
        <w:object w:dxaOrig="501" w:dyaOrig="250">
          <v:shape id="_x0000_i1319" type="#_x0000_t75" alt=" " style="width:24.5pt;height:13pt" o:ole="">
            <v:imagedata r:id="rId544" o:title="eqIdb4eb7e9ad5486cf1c5e506b20c5469e8"/>
          </v:shape>
          <o:OLEObject Type="Embed" ProgID="Equation.DSMT4" ShapeID="_x0000_i1319" DrawAspect="Content" ObjectID="_1828290212" r:id="rId545"/>
        </w:object>
      </w:r>
      <w:r>
        <w:rPr>
          <w:rFonts w:ascii="Times New Roman" w:hAnsi="Times New Roman"/>
          <w:kern w:val="2"/>
          <w:sz w:val="21"/>
          <w:szCs w:val="22"/>
        </w:rPr>
        <w:t>中，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544" w:dyaOrig="1002">
          <v:shape id="_x0000_i1320" type="#_x0000_t75" alt=" " style="width:77.5pt;height:50.5pt" o:ole="">
            <v:imagedata r:id="rId546" o:title="eqId6c818087f5b2da87e530583b166f04ee"/>
          </v:shape>
          <o:OLEObject Type="Embed" ProgID="Equation.DSMT4" ShapeID="_x0000_i1320" DrawAspect="Content" ObjectID="_1828290213" r:id="rId54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321" type="#_x0000_t75" alt=" " style="width:9.5pt;height:8pt" o:ole="">
            <v:imagedata r:id="rId428" o:title="eqId2de0d10ef8b748d4531250c37c5d3f9e"/>
          </v:shape>
          <o:OLEObject Type="Embed" ProgID="Equation.DSMT4" ShapeID="_x0000_i1321" DrawAspect="Content" ObjectID="_1828290214" r:id="rId548"/>
        </w:object>
      </w:r>
      <w:r>
        <w:object w:dxaOrig="2003" w:dyaOrig="292">
          <v:shape id="_x0000_i1322" type="#_x0000_t75" alt=" " style="width:100.5pt;height:14pt" o:ole="">
            <v:imagedata r:id="rId549" o:title="eqId2f3ed9a42aaad3a55e3e63940af45fd3"/>
          </v:shape>
          <o:OLEObject Type="Embed" ProgID="Equation.DSMT4" ShapeID="_x0000_i1322" DrawAspect="Content" ObjectID="_1828290215" r:id="rId55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023" w:dyaOrig="230">
          <v:shape id="_x0000_i1323" type="#_x0000_t75" alt=" " style="width:51pt;height:11pt" o:ole="">
            <v:imagedata r:id="rId551" o:title="eqIdfedb246326d58aa8c14230e4fc639d4f"/>
          </v:shape>
          <o:OLEObject Type="Embed" ProgID="Equation.DSMT4" ShapeID="_x0000_i1323" DrawAspect="Content" ObjectID="_1828290216" r:id="rId55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440" w:dyaOrig="250">
          <v:shape id="_x0000_i1324" type="#_x0000_t75" alt=" " style="width:1in;height:13pt" o:ole="">
            <v:imagedata r:id="rId553" o:title="eqId4018976f3aa7d9364d0772bc7eafda72"/>
          </v:shape>
          <o:OLEObject Type="Embed" ProgID="Equation.DSMT4" ShapeID="_x0000_i1324" DrawAspect="Content" ObjectID="_1828290217" r:id="rId55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设</w:t>
      </w:r>
      <w:r>
        <w:object w:dxaOrig="313" w:dyaOrig="209">
          <v:shape id="_x0000_i1325" type="#_x0000_t75" alt=" " style="width:15.5pt;height:10.5pt" o:ole="">
            <v:imagedata r:id="rId215" o:title="eqId85c4bdfb0db1e31e8459df1d15f9ab55"/>
          </v:shape>
          <o:OLEObject Type="Embed" ProgID="Equation.DSMT4" ShapeID="_x0000_i1325" DrawAspect="Content" ObjectID="_1828290218" r:id="rId555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376" w:dyaOrig="250">
          <v:shape id="_x0000_i1326" type="#_x0000_t75" alt=" " style="width:18.5pt;height:13pt" o:ole="">
            <v:imagedata r:id="rId86" o:title="eqId60ef95894ceebaf236170e8832dcf7e3"/>
          </v:shape>
          <o:OLEObject Type="Embed" ProgID="Equation.DSMT4" ShapeID="_x0000_i1326" DrawAspect="Content" ObjectID="_1828290219" r:id="rId556"/>
        </w:object>
      </w:r>
      <w:r>
        <w:rPr>
          <w:rFonts w:ascii="Times New Roman" w:hAnsi="Times New Roman"/>
          <w:kern w:val="2"/>
          <w:sz w:val="21"/>
          <w:szCs w:val="22"/>
        </w:rPr>
        <w:t>交于点</w:t>
      </w:r>
      <w:r>
        <w:object w:dxaOrig="209" w:dyaOrig="250">
          <v:shape id="_x0000_i1327" type="#_x0000_t75" alt=" " style="width:10.5pt;height:13pt" o:ole="">
            <v:imagedata r:id="rId557" o:title="eqId1dde8112e8eb968fd042418dd632759e"/>
          </v:shape>
          <o:OLEObject Type="Embed" ProgID="Equation.DSMT4" ShapeID="_x0000_i1327" DrawAspect="Content" ObjectID="_1828290220" r:id="rId55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419" w:dyaOrig="230">
          <v:shape id="_x0000_i1328" type="#_x0000_t75" alt=" " style="width:71pt;height:11pt" o:ole="">
            <v:imagedata r:id="rId559" o:title="eqId9997cab9fa793b2579d88b06f72a1492"/>
          </v:shape>
          <o:OLEObject Type="Embed" ProgID="Equation.DSMT4" ShapeID="_x0000_i1328" DrawAspect="Content" ObjectID="_1828290221" r:id="rId56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941" w:dyaOrig="250">
          <v:shape id="_x0000_i1329" type="#_x0000_t75" alt=" " style="width:97pt;height:13pt" o:ole="">
            <v:imagedata r:id="rId561" o:title="eqId6320a5d4744b841194cab02fa5e2929a"/>
          </v:shape>
          <o:OLEObject Type="Embed" ProgID="Equation.DSMT4" ShapeID="_x0000_i1329" DrawAspect="Content" ObjectID="_1828290222" r:id="rId56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57" w:dyaOrig="230">
          <v:shape id="_x0000_i1330" type="#_x0000_t75" alt=" " style="width:93pt;height:11pt" o:ole="">
            <v:imagedata r:id="rId563" o:title="eqId9ce9369ce21c088359eca6904d0c5c44"/>
          </v:shape>
          <o:OLEObject Type="Embed" ProgID="Equation.DSMT4" ShapeID="_x0000_i1330" DrawAspect="Content" ObjectID="_1828290223" r:id="rId56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793" w:dyaOrig="250">
          <v:shape id="_x0000_i1331" type="#_x0000_t75" alt=" " style="width:40pt;height:13pt" o:ole="">
            <v:imagedata r:id="rId565" o:title="eqId547b726f20deafcff143f5800bba01f8"/>
          </v:shape>
          <o:OLEObject Type="Embed" ProgID="Equation.DSMT4" ShapeID="_x0000_i1331" DrawAspect="Content" ObjectID="_1828290224" r:id="rId56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772" w:dyaOrig="209">
          <v:shape id="_x0000_i1332" type="#_x0000_t75" alt=" " style="width:38.5pt;height:10.5pt" o:ole="">
            <v:imagedata r:id="rId521" o:title="eqId4151e948feebdf7b91fbe739feafa9bc"/>
          </v:shape>
          <o:OLEObject Type="Embed" ProgID="Equation.DSMT4" ShapeID="_x0000_i1332" DrawAspect="Content" ObjectID="_1828290225" r:id="rId56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故答案为：</w:t>
      </w:r>
      <w:r>
        <w:object w:dxaOrig="856" w:dyaOrig="230">
          <v:shape id="_x0000_i1333" type="#_x0000_t75" alt=" " style="width:43pt;height:11pt" o:ole="">
            <v:imagedata r:id="rId519" o:title="eqIdc503e29373e8d87134bdb46bd3912910"/>
          </v:shape>
          <o:OLEObject Type="Embed" ProgID="Equation.DSMT4" ShapeID="_x0000_i1333" DrawAspect="Content" ObjectID="_1828290226" r:id="rId56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772" w:dyaOrig="209">
          <v:shape id="_x0000_i1334" type="#_x0000_t75" alt=" " style="width:38.5pt;height:10.5pt" o:ole="">
            <v:imagedata r:id="rId521" o:title="eqId4151e948feebdf7b91fbe739feafa9bc"/>
          </v:shape>
          <o:OLEObject Type="Embed" ProgID="Equation.DSMT4" ShapeID="_x0000_i1334" DrawAspect="Content" ObjectID="_1828290227" r:id="rId569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）解：数量关系：</w:t>
      </w:r>
      <w:r>
        <w:object w:dxaOrig="668" w:dyaOrig="480">
          <v:shape id="_x0000_i1335" type="#_x0000_t75" alt=" " style="width:33.5pt;height:24pt" o:ole="">
            <v:imagedata r:id="rId523" o:title="eqId5c6c1ed2163213398842b730d26a5a2f"/>
          </v:shape>
          <o:OLEObject Type="Embed" ProgID="Equation.DSMT4" ShapeID="_x0000_i1335" DrawAspect="Content" ObjectID="_1828290228" r:id="rId570"/>
        </w:object>
      </w:r>
      <w:r>
        <w:rPr>
          <w:rFonts w:ascii="Times New Roman" w:hAnsi="Times New Roman"/>
          <w:kern w:val="2"/>
          <w:sz w:val="21"/>
          <w:szCs w:val="22"/>
        </w:rPr>
        <w:t>，位置关系：</w:t>
      </w:r>
      <w:r>
        <w:object w:dxaOrig="772" w:dyaOrig="209">
          <v:shape id="_x0000_i1336" type="#_x0000_t75" alt=" " style="width:38.5pt;height:10.5pt" o:ole="">
            <v:imagedata r:id="rId521" o:title="eqId4151e948feebdf7b91fbe739feafa9bc"/>
          </v:shape>
          <o:OLEObject Type="Embed" ProgID="Equation.DSMT4" ShapeID="_x0000_i1336" DrawAspect="Content" ObjectID="_1828290229" r:id="rId571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理由如下：</w:t>
      </w:r>
      <w:r>
        <w:object w:dxaOrig="2129" w:dyaOrig="250">
          <v:shape id="_x0000_i1337" type="#_x0000_t75" alt=" " style="width:106.5pt;height:13pt" o:ole="">
            <v:imagedata r:id="rId536" o:title="eqIdc48a2135ab74f1889f9d95b57bdb237b"/>
          </v:shape>
          <o:OLEObject Type="Embed" ProgID="Equation.DSMT4" ShapeID="_x0000_i1337" DrawAspect="Content" ObjectID="_1828290230" r:id="rId57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3110" w:dyaOrig="250">
          <v:shape id="_x0000_i1338" type="#_x0000_t75" alt=" " style="width:155pt;height:13pt" o:ole="">
            <v:imagedata r:id="rId538" o:title="eqIdc5083d12f0d43d9e8b4436fd27156ded"/>
          </v:shape>
          <o:OLEObject Type="Embed" ProgID="Equation.DSMT4" ShapeID="_x0000_i1338" DrawAspect="Content" ObjectID="_1828290231" r:id="rId573"/>
        </w:object>
      </w:r>
      <w:r>
        <w:rPr>
          <w:rFonts w:ascii="Times New Roman" w:hAnsi="Times New Roman"/>
          <w:kern w:val="2"/>
          <w:sz w:val="21"/>
          <w:szCs w:val="22"/>
        </w:rPr>
        <w:t>，即</w:t>
      </w:r>
      <w:r>
        <w:object w:dxaOrig="1440" w:dyaOrig="250">
          <v:shape id="_x0000_i1339" type="#_x0000_t75" alt=" " style="width:1in;height:13pt" o:ole="">
            <v:imagedata r:id="rId540" o:title="eqIdb1c04af96b222b46740ad7e7b348090f"/>
          </v:shape>
          <o:OLEObject Type="Embed" ProgID="Equation.DSMT4" ShapeID="_x0000_i1339" DrawAspect="Content" ObjectID="_1828290232" r:id="rId57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又</w:t>
      </w:r>
      <w:r>
        <w:object w:dxaOrig="188" w:dyaOrig="167">
          <v:shape id="_x0000_i1340" type="#_x0000_t75" alt=" " style="width:9.5pt;height:8pt" o:ole="">
            <v:imagedata r:id="rId529" o:title="eqId16f3d198e76391779fa3badc848c8ac8"/>
          </v:shape>
          <o:OLEObject Type="Embed" ProgID="Equation.DSMT4" ShapeID="_x0000_i1340" DrawAspect="Content" ObjectID="_1828290233" r:id="rId575"/>
        </w:object>
      </w:r>
      <w:r>
        <w:object w:dxaOrig="1294" w:dyaOrig="543">
          <v:shape id="_x0000_i1341" type="#_x0000_t75" alt=" " style="width:64.5pt;height:27pt" o:ole="">
            <v:imagedata r:id="rId208" o:title="eqId408c8f3a0c08f459ef2cfd5cd16e086c"/>
          </v:shape>
          <o:OLEObject Type="Embed" ProgID="Equation.DSMT4" ShapeID="_x0000_i1341" DrawAspect="Content" ObjectID="_1828290234" r:id="rId57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342" type="#_x0000_t75" alt=" " style="width:9.5pt;height:8pt" o:ole="">
            <v:imagedata r:id="rId428" o:title="eqId2de0d10ef8b748d4531250c37c5d3f9e"/>
          </v:shape>
          <o:OLEObject Type="Embed" ProgID="Equation.DSMT4" ShapeID="_x0000_i1342" DrawAspect="Content" ObjectID="_1828290235" r:id="rId577"/>
        </w:object>
      </w:r>
      <w:r>
        <w:object w:dxaOrig="1523" w:dyaOrig="250">
          <v:shape id="_x0000_i1343" type="#_x0000_t75" alt=" " style="width:76.5pt;height:13pt" o:ole="">
            <v:imagedata r:id="rId578" o:title="eqIdfd519bfe47895e5ed56e834039353e4a"/>
          </v:shape>
          <o:OLEObject Type="Embed" ProgID="Equation.DSMT4" ShapeID="_x0000_i1343" DrawAspect="Content" ObjectID="_1828290236" r:id="rId57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344" type="#_x0000_t75" alt=" " style="width:9.5pt;height:8pt" o:ole="">
            <v:imagedata r:id="rId428" o:title="eqId2de0d10ef8b748d4531250c37c5d3f9e"/>
          </v:shape>
          <o:OLEObject Type="Embed" ProgID="Equation.DSMT4" ShapeID="_x0000_i1344" DrawAspect="Content" ObjectID="_1828290237" r:id="rId580"/>
        </w:object>
      </w:r>
      <w:r>
        <w:object w:dxaOrig="1148" w:dyaOrig="480">
          <v:shape id="_x0000_i1345" type="#_x0000_t75" alt=" " style="width:57.5pt;height:24pt" o:ole="">
            <v:imagedata r:id="rId581" o:title="eqIdeb3314f4fb6734e2b557708a1de4b839"/>
          </v:shape>
          <o:OLEObject Type="Embed" ProgID="Equation.DSMT4" ShapeID="_x0000_i1345" DrawAspect="Content" ObjectID="_1828290238" r:id="rId58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440" w:dyaOrig="250">
          <v:shape id="_x0000_i1346" type="#_x0000_t75" alt=" " style="width:1in;height:13pt" o:ole="">
            <v:imagedata r:id="rId553" o:title="eqId4018976f3aa7d9364d0772bc7eafda72"/>
          </v:shape>
          <o:OLEObject Type="Embed" ProgID="Equation.DSMT4" ShapeID="_x0000_i1346" DrawAspect="Content" ObjectID="_1828290239" r:id="rId58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795" w:dyaOrig="250">
          <v:shape id="_x0000_i1347" type="#_x0000_t75" alt=" " style="width:90pt;height:13pt" o:ole="">
            <v:imagedata r:id="rId584" o:title="eqId73b7b63fbabc7d03b0459ee02d37207d"/>
          </v:shape>
          <o:OLEObject Type="Embed" ProgID="Equation.DSMT4" ShapeID="_x0000_i1347" DrawAspect="Content" ObjectID="_1828290240" r:id="rId58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941" w:dyaOrig="250">
          <v:shape id="_x0000_i1348" type="#_x0000_t75" alt=" " style="width:97pt;height:13pt" o:ole="">
            <v:imagedata r:id="rId586" o:title="eqId04d62391d80f5c806b26b4d8688817e2"/>
          </v:shape>
          <o:OLEObject Type="Embed" ProgID="Equation.DSMT4" ShapeID="_x0000_i1348" DrawAspect="Content" ObjectID="_1828290241" r:id="rId58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2129" w:dyaOrig="250">
          <v:shape id="_x0000_i1349" type="#_x0000_t75" alt=" " style="width:106.5pt;height:13pt" o:ole="">
            <v:imagedata r:id="rId588" o:title="eqId5fe9b887165a086eba93f5178750b74b"/>
          </v:shape>
          <o:OLEObject Type="Embed" ProgID="Equation.DSMT4" ShapeID="_x0000_i1349" DrawAspect="Content" ObjectID="_1828290242" r:id="rId58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则</w:t>
      </w:r>
      <w:r>
        <w:object w:dxaOrig="1190" w:dyaOrig="250">
          <v:shape id="_x0000_i1350" type="#_x0000_t75" alt=" " style="width:59.5pt;height:13pt" o:ole="">
            <v:imagedata r:id="rId590" o:title="eqId8ba5d6384cfc7311a989f27990624cd0"/>
          </v:shape>
          <o:OLEObject Type="Embed" ProgID="Equation.DSMT4" ShapeID="_x0000_i1350" DrawAspect="Content" ObjectID="_1828290243" r:id="rId59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即</w:t>
      </w:r>
      <w:r>
        <w:object w:dxaOrig="772" w:dyaOrig="209">
          <v:shape id="_x0000_i1351" type="#_x0000_t75" alt=" " style="width:38.5pt;height:10.5pt" o:ole="">
            <v:imagedata r:id="rId521" o:title="eqId4151e948feebdf7b91fbe739feafa9bc"/>
          </v:shape>
          <o:OLEObject Type="Embed" ProgID="Equation.DSMT4" ShapeID="_x0000_i1351" DrawAspect="Content" ObjectID="_1828290244" r:id="rId592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3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1649" w:dyaOrig="543">
          <v:shape id="_x0000_i1352" type="#_x0000_t75" alt=" " style="width:82.5pt;height:27pt" o:ole="">
            <v:imagedata r:id="rId593" o:title="eqIdabafd21eb69fc99cfb4d5fb2274d2848"/>
          </v:shape>
          <o:OLEObject Type="Embed" ProgID="Equation.DSMT4" ShapeID="_x0000_i1352" DrawAspect="Content" ObjectID="_1828290245" r:id="rId59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753" w:dyaOrig="250">
          <v:shape id="_x0000_i1353" type="#_x0000_t75" alt=" " style="width:87.5pt;height:13pt" o:ole="">
            <v:imagedata r:id="rId595" o:title="eqId7f57fdb315bc7f6e317e2a88824f176c"/>
          </v:shape>
          <o:OLEObject Type="Embed" ProgID="Equation.DSMT4" ShapeID="_x0000_i1353" DrawAspect="Content" ObjectID="_1828290246" r:id="rId59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751" w:dyaOrig="250">
          <v:shape id="_x0000_i1354" type="#_x0000_t75" alt=" " style="width:37.5pt;height:13pt" o:ole="">
            <v:imagedata r:id="rId597" o:title="eqIdaddb8e20db1fbb40f17dea52f951b907"/>
          </v:shape>
          <o:OLEObject Type="Embed" ProgID="Equation.DSMT4" ShapeID="_x0000_i1354" DrawAspect="Content" ObjectID="_1828290247" r:id="rId59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730" w:dyaOrig="522">
          <v:shape id="_x0000_i1355" type="#_x0000_t75" alt=" " style="width:37pt;height:26.5pt;mso-wrap-style:square;mso-position-horizontal-relative:page;mso-position-vertical-relative:page" o:ole="">
            <v:imagedata r:id="rId599" o:title="eqId818b6a3fb2aec4ad12a2d7b763186615"/>
          </v:shape>
          <o:OLEObject Type="Embed" ProgID="Equation.DSMT4" ShapeID="_x0000_i1355" DrawAspect="Content" ObjectID="_1828290248" r:id="rId60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过点</w:t>
      </w:r>
      <w:r>
        <w:object w:dxaOrig="209" w:dyaOrig="230">
          <v:shape id="_x0000_i1356" type="#_x0000_t75" alt=" " style="width:10.5pt;height:11pt" o:ole="">
            <v:imagedata r:id="rId95" o:title="eqId5963abe8f421bd99a2aaa94831a951e9"/>
          </v:shape>
          <o:OLEObject Type="Embed" ProgID="Equation.DSMT4" ShapeID="_x0000_i1356" DrawAspect="Content" ObjectID="_1828290249" r:id="rId601"/>
        </w:object>
      </w:r>
      <w:r>
        <w:rPr>
          <w:rFonts w:ascii="Times New Roman" w:hAnsi="Times New Roman"/>
          <w:kern w:val="2"/>
          <w:sz w:val="21"/>
          <w:szCs w:val="22"/>
        </w:rPr>
        <w:t>作</w:t>
      </w:r>
      <w:r>
        <w:object w:dxaOrig="355" w:dyaOrig="250">
          <v:shape id="_x0000_i1357" type="#_x0000_t75" alt=" " style="width:18pt;height:13pt" o:ole="">
            <v:imagedata r:id="rId195" o:title="eqId9d78abbad68bbbf12af10cd40ef4c353"/>
          </v:shape>
          <o:OLEObject Type="Embed" ProgID="Equation.DSMT4" ShapeID="_x0000_i1357" DrawAspect="Content" ObjectID="_1828290250" r:id="rId602"/>
        </w:object>
      </w:r>
      <w:r>
        <w:rPr>
          <w:rFonts w:ascii="Times New Roman" w:hAnsi="Times New Roman"/>
          <w:kern w:val="2"/>
          <w:sz w:val="21"/>
          <w:szCs w:val="22"/>
        </w:rPr>
        <w:t>平行线交</w:t>
      </w:r>
      <w:r>
        <w:object w:dxaOrig="334" w:dyaOrig="230">
          <v:shape id="_x0000_i1358" type="#_x0000_t75" alt=" " style="width:16.5pt;height:11pt" o:ole="">
            <v:imagedata r:id="rId603" o:title="eqIdabf80148409afb32ced0b4f59f1ba709"/>
          </v:shape>
          <o:OLEObject Type="Embed" ProgID="Equation.DSMT4" ShapeID="_x0000_i1358" DrawAspect="Content" ObjectID="_1828290251" r:id="rId604"/>
        </w:object>
      </w:r>
      <w:r>
        <w:rPr>
          <w:rFonts w:ascii="Times New Roman" w:hAnsi="Times New Roman"/>
          <w:kern w:val="2"/>
          <w:sz w:val="21"/>
          <w:szCs w:val="22"/>
        </w:rPr>
        <w:t>延长线于点</w:t>
      </w:r>
      <w:r>
        <w:object w:dxaOrig="230" w:dyaOrig="209">
          <v:shape id="_x0000_i1359" type="#_x0000_t75" alt=" " style="width:11pt;height:10.5pt" o:ole="">
            <v:imagedata r:id="rId605" o:title="eqId73465a1f9aa03481295bf6bd3c6903ac"/>
          </v:shape>
          <o:OLEObject Type="Embed" ProgID="Equation.DSMT4" ShapeID="_x0000_i1359" DrawAspect="Content" ObjectID="_1828290252" r:id="rId606"/>
        </w:object>
      </w:r>
      <w:r>
        <w:rPr>
          <w:rFonts w:ascii="Times New Roman" w:hAnsi="Times New Roman"/>
          <w:kern w:val="2"/>
          <w:sz w:val="21"/>
          <w:szCs w:val="22"/>
        </w:rPr>
        <w:t>，则</w:t>
      </w:r>
      <w:r>
        <w:object w:dxaOrig="835" w:dyaOrig="230">
          <v:shape id="_x0000_i1360" type="#_x0000_t75" alt=" " style="width:42pt;height:11pt" o:ole="">
            <v:imagedata r:id="rId607" o:title="eqId9b59b8b2f0c1497c581bc8f497cd1495"/>
          </v:shape>
          <o:OLEObject Type="Embed" ProgID="Equation.DSMT4" ShapeID="_x0000_i1360" DrawAspect="Content" ObjectID="_1828290253" r:id="rId608"/>
        </w:object>
      </w:r>
      <w:r>
        <w:rPr>
          <w:rFonts w:ascii="Times New Roman" w:hAnsi="Times New Roman"/>
          <w:kern w:val="2"/>
          <w:sz w:val="21"/>
          <w:szCs w:val="22"/>
        </w:rPr>
        <w:t>，过点</w:t>
      </w:r>
      <w:r>
        <w:object w:dxaOrig="209" w:dyaOrig="230">
          <v:shape id="_x0000_i1361" type="#_x0000_t75" alt=" " style="width:10.5pt;height:11pt" o:ole="">
            <v:imagedata r:id="rId134" o:title="eqId2a30f3a8b673cc28bd90c50cf1a35281"/>
          </v:shape>
          <o:OLEObject Type="Embed" ProgID="Equation.DSMT4" ShapeID="_x0000_i1361" DrawAspect="Content" ObjectID="_1828290254" r:id="rId609"/>
        </w:object>
      </w:r>
      <w:r>
        <w:rPr>
          <w:rFonts w:ascii="Times New Roman" w:hAnsi="Times New Roman"/>
          <w:kern w:val="2"/>
          <w:sz w:val="21"/>
          <w:szCs w:val="22"/>
        </w:rPr>
        <w:t>作</w:t>
      </w:r>
      <w:r>
        <w:object w:dxaOrig="355" w:dyaOrig="250">
          <v:shape id="_x0000_i1362" type="#_x0000_t75" alt=" " style="width:18pt;height:13pt" o:ole="">
            <v:imagedata r:id="rId107" o:title="eqId0dc5c9827dfd0be5a9c85962d6ccbfb1"/>
          </v:shape>
          <o:OLEObject Type="Embed" ProgID="Equation.DSMT4" ShapeID="_x0000_i1362" DrawAspect="Content" ObjectID="_1828290255" r:id="rId610"/>
        </w:object>
      </w:r>
      <w:r>
        <w:rPr>
          <w:rFonts w:ascii="Times New Roman" w:hAnsi="Times New Roman"/>
          <w:kern w:val="2"/>
          <w:sz w:val="21"/>
          <w:szCs w:val="22"/>
        </w:rPr>
        <w:t>延长线的垂线，垂足为点</w:t>
      </w:r>
      <w:r>
        <w:object w:dxaOrig="188" w:dyaOrig="250">
          <v:shape id="_x0000_i1363" type="#_x0000_t75" alt=" " style="width:9.5pt;height:13pt" o:ole="">
            <v:imagedata r:id="rId611" o:title="eqId67716ac738ee2911a69bf4063110a5bd"/>
          </v:shape>
          <o:OLEObject Type="Embed" ProgID="Equation.DSMT4" ShapeID="_x0000_i1363" DrawAspect="Content" ObjectID="_1828290256" r:id="rId61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790700" cy="2371725"/>
            <wp:effectExtent l="19050" t="0" r="0" b="0"/>
            <wp:docPr id="1596739845" name="图片 159673984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739845" name=""/>
                    <pic:cNvPicPr>
                      <a:picLocks noChangeAspect="1"/>
                    </pic:cNvPicPr>
                  </pic:nvPicPr>
                  <pic:blipFill>
                    <a:blip r:embed="rId613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56" w:dyaOrig="250">
          <v:shape id="_x0000_i1364" type="#_x0000_t75" alt=" " style="width:43pt;height:13pt" o:ole="">
            <v:imagedata r:id="rId236" o:title="eqId80125e48498ac9c548732e2af1b1758d"/>
          </v:shape>
          <o:OLEObject Type="Embed" ProgID="Equation.DSMT4" ShapeID="_x0000_i1364" DrawAspect="Content" ObjectID="_1828290257" r:id="rId61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169" w:dyaOrig="250">
          <v:shape id="_x0000_i1365" type="#_x0000_t75" alt=" " style="width:58.5pt;height:13pt" o:ole="">
            <v:imagedata r:id="rId615" o:title="eqId6eba7e2cb2e2390673b83bde332973d6"/>
          </v:shape>
          <o:OLEObject Type="Embed" ProgID="Equation.DSMT4" ShapeID="_x0000_i1365" DrawAspect="Content" ObjectID="_1828290258" r:id="rId61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024" w:dyaOrig="250">
          <v:shape id="_x0000_i1366" type="#_x0000_t75" alt=" " style="width:101pt;height:13pt" o:ole="">
            <v:imagedata r:id="rId617" o:title="eqIdcbfe7e7f883b38ec930353220f9a8729"/>
          </v:shape>
          <o:OLEObject Type="Embed" ProgID="Equation.DSMT4" ShapeID="_x0000_i1366" DrawAspect="Content" ObjectID="_1828290259" r:id="rId61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77" w:dyaOrig="230">
          <v:shape id="_x0000_i1367" type="#_x0000_t75" alt=" " style="width:43.5pt;height:11pt" o:ole="">
            <v:imagedata r:id="rId619" o:title="eqId502aeb77f25517979a6695aaa946f532"/>
          </v:shape>
          <o:OLEObject Type="Embed" ProgID="Equation.DSMT4" ShapeID="_x0000_i1367" DrawAspect="Content" ObjectID="_1828290260" r:id="rId62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56" w:dyaOrig="250">
          <v:shape id="_x0000_i1368" type="#_x0000_t75" alt=" " style="width:43pt;height:13pt" o:ole="">
            <v:imagedata r:id="rId236" o:title="eqId80125e48498ac9c548732e2af1b1758d"/>
          </v:shape>
          <o:OLEObject Type="Embed" ProgID="Equation.DSMT4" ShapeID="_x0000_i1368" DrawAspect="Content" ObjectID="_1828290261" r:id="rId62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1127" w:dyaOrig="250">
          <v:shape id="_x0000_i1369" type="#_x0000_t75" alt=" " style="width:56pt;height:13pt" o:ole="">
            <v:imagedata r:id="rId622" o:title="eqIded10df4140819d5451773a45de66201b"/>
          </v:shape>
          <o:OLEObject Type="Embed" ProgID="Equation.DSMT4" ShapeID="_x0000_i1369" DrawAspect="Content" ObjectID="_1828290262" r:id="rId62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732" w:dyaOrig="250">
          <v:shape id="_x0000_i1370" type="#_x0000_t75" alt=" " style="width:86.5pt;height:13pt" o:ole="">
            <v:imagedata r:id="rId624" o:title="eqId1b0f8650aa433fdd4f83c1f640616acd"/>
          </v:shape>
          <o:OLEObject Type="Embed" ProgID="Equation.DSMT4" ShapeID="_x0000_i1370" DrawAspect="Content" ObjectID="_1828290263" r:id="rId62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336" w:dyaOrig="250">
          <v:shape id="_x0000_i1371" type="#_x0000_t75" alt=" " style="width:66.5pt;height:13pt" o:ole="">
            <v:imagedata r:id="rId626" o:title="eqId7f6c21e64b8080dd26e64b547b0ed0a1"/>
          </v:shape>
          <o:OLEObject Type="Embed" ProgID="Equation.DSMT4" ShapeID="_x0000_i1371" DrawAspect="Content" ObjectID="_1828290264" r:id="rId62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857" w:dyaOrig="543">
          <v:shape id="_x0000_i1372" type="#_x0000_t75" alt=" " style="width:93pt;height:27pt" o:ole="">
            <v:imagedata r:id="rId628" o:title="eqId8fffcfc448ee5085375919a9908b5233"/>
          </v:shape>
          <o:OLEObject Type="Embed" ProgID="Equation.DSMT4" ShapeID="_x0000_i1372" DrawAspect="Content" ObjectID="_1828290265" r:id="rId62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814" w:dyaOrig="250">
          <v:shape id="_x0000_i1373" type="#_x0000_t75" alt=" " style="width:40.5pt;height:13pt" o:ole="">
            <v:imagedata r:id="rId630" o:title="eqId4739c10d92514ed206bd35ca8d45f4e0"/>
          </v:shape>
          <o:OLEObject Type="Embed" ProgID="Equation.DSMT4" ShapeID="_x0000_i1373" DrawAspect="Content" ObjectID="_1828290266" r:id="rId63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35" w:dyaOrig="543">
          <v:shape id="_x0000_i1374" type="#_x0000_t75" alt=" " style="width:42pt;height:27pt" o:ole="">
            <v:imagedata r:id="rId632" o:title="eqId60acd52373f71335a628fedf7fffecb4"/>
          </v:shape>
          <o:OLEObject Type="Embed" ProgID="Equation.DSMT4" ShapeID="_x0000_i1374" DrawAspect="Content" ObjectID="_1828290267" r:id="rId63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97" w:dyaOrig="250">
          <v:shape id="_x0000_i1375" type="#_x0000_t75" alt=" " style="width:45pt;height:13pt" o:ole="">
            <v:imagedata r:id="rId634" o:title="eqId59182f25fcf22afc79e28ded936de018"/>
          </v:shape>
          <o:OLEObject Type="Embed" ProgID="Equation.DSMT4" ShapeID="_x0000_i1375" DrawAspect="Content" ObjectID="_1828290268" r:id="rId63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1503" w:dyaOrig="250">
          <v:shape id="_x0000_i1376" type="#_x0000_t75" alt=" " style="width:75pt;height:13pt" o:ole="">
            <v:imagedata r:id="rId636" o:title="eqIdb10c05437bd895b118e1990a669f62a2"/>
          </v:shape>
          <o:OLEObject Type="Embed" ProgID="Equation.DSMT4" ShapeID="_x0000_i1376" DrawAspect="Content" ObjectID="_1828290269" r:id="rId63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835" w:dyaOrig="230">
          <v:shape id="_x0000_i1377" type="#_x0000_t75" alt=" " style="width:42pt;height:11pt" o:ole="">
            <v:imagedata r:id="rId607" o:title="eqId9b59b8b2f0c1497c581bc8f497cd1495"/>
          </v:shape>
          <o:OLEObject Type="Embed" ProgID="Equation.DSMT4" ShapeID="_x0000_i1377" DrawAspect="Content" ObjectID="_1828290270" r:id="rId63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003" w:dyaOrig="355">
          <v:shape id="_x0000_i1378" type="#_x0000_t75" alt=" " style="width:100.5pt;height:18pt" o:ole="">
            <v:imagedata r:id="rId639" o:title="eqId670ceaceff8d401cc1ec8533011045f8"/>
          </v:shape>
          <o:OLEObject Type="Embed" ProgID="Equation.DSMT4" ShapeID="_x0000_i1378" DrawAspect="Content" ObjectID="_1828290271" r:id="rId64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607" w:dyaOrig="543">
          <v:shape id="_x0000_i1379" type="#_x0000_t75" alt=" " style="width:80.5pt;height:27pt" o:ole="">
            <v:imagedata r:id="rId641" o:title="eqId45bae93cab30812d0895cbb8e20c0da3"/>
          </v:shape>
          <o:OLEObject Type="Embed" ProgID="Equation.DSMT4" ShapeID="_x0000_i1379" DrawAspect="Content" ObjectID="_1828290272" r:id="rId64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3736" w:dyaOrig="250">
          <v:shape id="_x0000_i1380" type="#_x0000_t75" alt=" " style="width:187pt;height:13pt" o:ole="">
            <v:imagedata r:id="rId643" o:title="eqId2e97babbb658d4e2aa36e391f8582a3e"/>
          </v:shape>
          <o:OLEObject Type="Embed" ProgID="Equation.DSMT4" ShapeID="_x0000_i1380" DrawAspect="Content" ObjectID="_1828290273" r:id="rId64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671" w:dyaOrig="250">
          <v:shape id="_x0000_i1381" type="#_x0000_t75" alt=" " style="width:133.5pt;height:13pt" o:ole="">
            <v:imagedata r:id="rId645" o:title="eqId658721a87f4eb921d8e535c1e41d08dc"/>
          </v:shape>
          <o:OLEObject Type="Embed" ProgID="Equation.DSMT4" ShapeID="_x0000_i1381" DrawAspect="Content" ObjectID="_1828290274" r:id="rId64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1440" w:dyaOrig="250">
          <v:shape id="_x0000_i1382" type="#_x0000_t75" alt=" " style="width:1in;height:13pt" o:ole="">
            <v:imagedata r:id="rId229" o:title="eqId38944a9b076083e8804f60e1ac64ecd1"/>
          </v:shape>
          <o:OLEObject Type="Embed" ProgID="Equation.DSMT4" ShapeID="_x0000_i1382" DrawAspect="Content" ObjectID="_1828290275" r:id="rId64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398" w:dyaOrig="250">
          <v:shape id="_x0000_i1383" type="#_x0000_t75" alt=" " style="width:70pt;height:13pt" o:ole="">
            <v:imagedata r:id="rId648" o:title="eqId26201e64969904452ff08e358933b6f0"/>
          </v:shape>
          <o:OLEObject Type="Embed" ProgID="Equation.DSMT4" ShapeID="_x0000_i1383" DrawAspect="Content" ObjectID="_1828290276" r:id="rId64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983" w:dyaOrig="250">
          <v:shape id="_x0000_i1384" type="#_x0000_t75" alt=" " style="width:99pt;height:13pt" o:ole="">
            <v:imagedata r:id="rId650" o:title="eqIdacf76d9888f8e8117db81aab073a3c96"/>
          </v:shape>
          <o:OLEObject Type="Embed" ProgID="Equation.DSMT4" ShapeID="_x0000_i1384" DrawAspect="Content" ObjectID="_1828290277" r:id="rId65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607" w:dyaOrig="543">
          <v:shape id="_x0000_i1385" type="#_x0000_t75" alt=" " style="width:80.5pt;height:27pt" o:ole="">
            <v:imagedata r:id="rId652" o:title="eqId9ac42e3937d5dc5565bd543c00c29905"/>
          </v:shape>
          <o:OLEObject Type="Embed" ProgID="Equation.DSMT4" ShapeID="_x0000_i1385" DrawAspect="Content" ObjectID="_1828290278" r:id="rId65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设</w:t>
      </w:r>
      <w:r>
        <w:object w:dxaOrig="1628" w:dyaOrig="250">
          <v:shape id="_x0000_i1386" type="#_x0000_t75" alt=" " style="width:81.5pt;height:13pt" o:ole="">
            <v:imagedata r:id="rId654" o:title="eqIdff3347c928a344d47fa2ac8ade05197d"/>
          </v:shape>
          <o:OLEObject Type="Embed" ProgID="Equation.DSMT4" ShapeID="_x0000_i1386" DrawAspect="Content" ObjectID="_1828290279" r:id="rId65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则在</w:t>
      </w:r>
      <w:r>
        <w:object w:dxaOrig="856" w:dyaOrig="271">
          <v:shape id="_x0000_i1387" type="#_x0000_t75" alt=" " style="width:43pt;height:13.5pt" o:ole="">
            <v:imagedata r:id="rId656" o:title="eqId17101c5e4559e8c5feef2ac66fd624f2"/>
          </v:shape>
          <o:OLEObject Type="Embed" ProgID="Equation.DSMT4" ShapeID="_x0000_i1387" DrawAspect="Content" ObjectID="_1828290280" r:id="rId657"/>
        </w:object>
      </w:r>
      <w:r>
        <w:rPr>
          <w:rFonts w:ascii="Times New Roman" w:hAnsi="Times New Roman"/>
          <w:kern w:val="2"/>
          <w:sz w:val="21"/>
          <w:szCs w:val="22"/>
        </w:rPr>
        <w:t>中，由勾股定理得</w:t>
      </w:r>
      <w:r>
        <w:object w:dxaOrig="1231" w:dyaOrig="250">
          <v:shape id="_x0000_i1388" type="#_x0000_t75" alt=" " style="width:61.5pt;height:13pt" o:ole="">
            <v:imagedata r:id="rId658" o:title="eqId2e0ef4eb590cfa9e76890b38ff1a875f"/>
          </v:shape>
          <o:OLEObject Type="Embed" ProgID="Equation.DSMT4" ShapeID="_x0000_i1388" DrawAspect="Content" ObjectID="_1828290281" r:id="rId65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605" w:dyaOrig="543">
          <v:shape id="_x0000_i1389" type="#_x0000_t75" alt=" " style="width:30pt;height:27pt" o:ole="">
            <v:imagedata r:id="rId660" o:title="eqId5a4df24639e79ea3035b4bfe210367a3"/>
          </v:shape>
          <o:OLEObject Type="Embed" ProgID="Equation.DSMT4" ShapeID="_x0000_i1389" DrawAspect="Content" ObjectID="_1828290282" r:id="rId66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751" w:dyaOrig="543">
          <v:shape id="_x0000_i1390" type="#_x0000_t75" alt=" " style="width:37.5pt;height:27pt" o:ole="">
            <v:imagedata r:id="rId662" o:title="eqId013c81283ef5ebaad7ac9502b0cf3689"/>
          </v:shape>
          <o:OLEObject Type="Embed" ProgID="Equation.DSMT4" ShapeID="_x0000_i1390" DrawAspect="Content" ObjectID="_1828290283" r:id="rId66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  <w:r>
        <w:object w:dxaOrig="751" w:dyaOrig="543">
          <v:shape id="_x0000_i1391" type="#_x0000_t75" alt=" " style="width:37.5pt;height:27pt" o:ole="">
            <v:imagedata r:id="rId664" o:title="eqId2906156dc29d661791de299b2edae5be"/>
          </v:shape>
          <o:OLEObject Type="Embed" ProgID="Equation.DSMT4" ShapeID="_x0000_i1391" DrawAspect="Content" ObjectID="_1828290284" r:id="rId66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609" w:dyaOrig="543">
          <v:shape id="_x0000_i1392" type="#_x0000_t75" alt=" " style="width:130.5pt;height:27pt" o:ole="">
            <v:imagedata r:id="rId666" o:title="eqId5c5e75cbfc0237eec60e03d5cb61a3c5"/>
          </v:shape>
          <o:OLEObject Type="Embed" ProgID="Equation.DSMT4" ShapeID="_x0000_i1392" DrawAspect="Content" ObjectID="_1828290285" r:id="rId66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983" w:dyaOrig="355">
          <v:shape id="_x0000_i1393" type="#_x0000_t75" alt=" " style="width:99pt;height:18pt" o:ole="">
            <v:imagedata r:id="rId668" o:title="eqId83d8b113076c7db06cb5ca32baa19fae"/>
          </v:shape>
          <o:OLEObject Type="Embed" ProgID="Equation.DSMT4" ShapeID="_x0000_i1393" DrawAspect="Content" ObjectID="_1828290286" r:id="rId66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2045" w:dyaOrig="543">
          <v:shape id="_x0000_i1394" type="#_x0000_t75" alt=" " style="width:102pt;height:27pt" o:ole="">
            <v:imagedata r:id="rId670" o:title="eqId3420f13e65a95f181505a9eb713f0920"/>
          </v:shape>
          <o:OLEObject Type="Embed" ProgID="Equation.DSMT4" ShapeID="_x0000_i1394" DrawAspect="Content" ObjectID="_1828290287" r:id="rId67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650" w:dyaOrig="793">
          <v:shape id="_x0000_i1395" type="#_x0000_t75" alt=" " style="width:133pt;height:40pt" o:ole="">
            <v:imagedata r:id="rId672" o:title="eqId48d7f273f66a2cb96f6e5c0939c0e81a"/>
          </v:shape>
          <o:OLEObject Type="Embed" ProgID="Equation.DSMT4" ShapeID="_x0000_i1395" DrawAspect="Content" ObjectID="_1828290288" r:id="rId67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751" w:dyaOrig="543">
          <v:shape id="_x0000_i1396" type="#_x0000_t75" alt=" " style="width:37.5pt;height:27pt" o:ole="">
            <v:imagedata r:id="rId674" o:title="eqIdef7ed45c378c9aaabb1339786e72b72e"/>
          </v:shape>
          <o:OLEObject Type="Embed" ProgID="Equation.DSMT4" ShapeID="_x0000_i1396" DrawAspect="Content" ObjectID="_1828290289" r:id="rId67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835" w:dyaOrig="543">
          <v:shape id="_x0000_i1397" type="#_x0000_t75" alt=" " style="width:42pt;height:27pt" o:ole="">
            <v:imagedata r:id="rId676" o:title="eqIda0c217e5fbc4690068f006420ebe4789"/>
          </v:shape>
          <o:OLEObject Type="Embed" ProgID="Equation.DSMT4" ShapeID="_x0000_i1397" DrawAspect="Content" ObjectID="_1828290290" r:id="rId67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503" w:dyaOrig="543">
          <v:shape id="_x0000_i1398" type="#_x0000_t75" alt=" " style="width:75pt;height:27pt" o:ole="">
            <v:imagedata r:id="rId678" o:title="eqIde117660b70c87878bcb7fb05b0dde9ff"/>
          </v:shape>
          <o:OLEObject Type="Embed" ProgID="Equation.DSMT4" ShapeID="_x0000_i1398" DrawAspect="Content" ObjectID="_1828290291" r:id="rId67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755" w:dyaOrig="543">
          <v:shape id="_x0000_i1399" type="#_x0000_t75" alt=" " style="width:138pt;height:27pt" o:ole="">
            <v:imagedata r:id="rId680" o:title="eqIdef66e8abf98e9ea25dfce46735e5a002"/>
          </v:shape>
          <o:OLEObject Type="Embed" ProgID="Equation.DSMT4" ShapeID="_x0000_i1399" DrawAspect="Content" ObjectID="_1828290292" r:id="rId681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28</w:t>
      </w:r>
      <w:r>
        <w:rPr>
          <w:rFonts w:ascii="Times New Roman" w:hAnsi="Times New Roman"/>
          <w:kern w:val="2"/>
          <w:sz w:val="21"/>
          <w:szCs w:val="22"/>
        </w:rPr>
        <w:t>．</w:t>
      </w:r>
      <w:r>
        <w:rPr>
          <w:rFonts w:ascii="Times New Roman" w:hAnsi="Times New Roman"/>
          <w:kern w:val="2"/>
          <w:sz w:val="21"/>
          <w:szCs w:val="22"/>
        </w:rPr>
        <w:t>(1)</w:t>
      </w:r>
      <w:r>
        <w:rPr>
          <w:rFonts w:ascii="Times New Roman" w:hAnsi="Times New Roman"/>
          <w:kern w:val="2"/>
          <w:sz w:val="21"/>
          <w:szCs w:val="22"/>
        </w:rPr>
        <w:t>抛物线</w:t>
      </w:r>
      <w:r>
        <w:object w:dxaOrig="250" w:dyaOrig="313">
          <v:shape id="_x0000_i1400" type="#_x0000_t75" alt=" " style="width:13pt;height:15.5pt" o:ole="">
            <v:imagedata r:id="rId246" o:title="eqIdb1241216f3c1cb5e73043dd1037f556d"/>
          </v:shape>
          <o:OLEObject Type="Embed" ProgID="Equation.DSMT4" ShapeID="_x0000_i1400" DrawAspect="Content" ObjectID="_1828290293" r:id="rId682"/>
        </w:object>
      </w:r>
      <w:r>
        <w:rPr>
          <w:rFonts w:ascii="Times New Roman" w:hAnsi="Times New Roman"/>
          <w:kern w:val="2"/>
          <w:sz w:val="21"/>
          <w:szCs w:val="22"/>
        </w:rPr>
        <w:t>的解析式为</w:t>
      </w:r>
      <w:r>
        <w:object w:dxaOrig="1169" w:dyaOrig="543">
          <v:shape id="_x0000_i1401" type="#_x0000_t75" alt=" " style="width:58.5pt;height:27pt" o:ole="">
            <v:imagedata r:id="rId683" o:title="eqIdc01b04c18e51f796342a29b12721048a"/>
          </v:shape>
          <o:OLEObject Type="Embed" ProgID="Equation.DSMT4" ShapeID="_x0000_i1401" DrawAspect="Content" ObjectID="_1828290294" r:id="rId684"/>
        </w:object>
      </w:r>
      <w:r>
        <w:rPr>
          <w:rFonts w:ascii="Times New Roman" w:hAnsi="Times New Roman"/>
          <w:kern w:val="2"/>
          <w:sz w:val="21"/>
          <w:szCs w:val="22"/>
        </w:rPr>
        <w:t>，直线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l</w:t>
      </w:r>
      <w:r>
        <w:rPr>
          <w:rFonts w:ascii="Times New Roman" w:hAnsi="Times New Roman"/>
          <w:kern w:val="2"/>
          <w:sz w:val="21"/>
          <w:szCs w:val="22"/>
        </w:rPr>
        <w:t>的解析式为</w:t>
      </w:r>
      <w:r>
        <w:object w:dxaOrig="626" w:dyaOrig="230">
          <v:shape id="_x0000_i1402" type="#_x0000_t75" alt=" " style="width:31.5pt;height:11pt" o:ole="">
            <v:imagedata r:id="rId685" o:title="eqId8f1d8d5cea065075fe50706abe3ae802"/>
          </v:shape>
          <o:OLEObject Type="Embed" ProgID="Equation.DSMT4" ShapeID="_x0000_i1402" DrawAspect="Content" ObjectID="_1828290295" r:id="rId686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(2)①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object w:dxaOrig="188" w:dyaOrig="209">
          <v:shape id="_x0000_i1403" type="#_x0000_t75" alt=" " style="width:9.5pt;height:10.5pt" o:ole="">
            <v:imagedata r:id="rId97" o:title="eqId7f9e8449aad35c5d840a3395ea86df6d"/>
          </v:shape>
          <o:OLEObject Type="Embed" ProgID="Equation.DSMT4" ShapeID="_x0000_i1403" DrawAspect="Content" ObjectID="_1828290296" r:id="rId687"/>
        </w:object>
      </w:r>
      <w:r>
        <w:rPr>
          <w:rFonts w:ascii="Times New Roman" w:hAnsi="Times New Roman"/>
          <w:kern w:val="2"/>
          <w:sz w:val="21"/>
          <w:szCs w:val="22"/>
        </w:rPr>
        <w:t>的横坐标为</w:t>
      </w:r>
      <w:r>
        <w:rPr>
          <w:rFonts w:ascii="Times New Roman" w:hAnsi="Times New Roman"/>
          <w:kern w:val="2"/>
          <w:sz w:val="21"/>
          <w:szCs w:val="22"/>
        </w:rPr>
        <w:t>5</w:t>
      </w:r>
      <w:r>
        <w:rPr>
          <w:rFonts w:ascii="Times New Roman" w:hAnsi="Times New Roman"/>
          <w:kern w:val="2"/>
          <w:sz w:val="21"/>
          <w:szCs w:val="22"/>
        </w:rPr>
        <w:t>；</w:t>
      </w:r>
      <w:r>
        <w:rPr>
          <w:rFonts w:ascii="Times New Roman" w:hAnsi="Times New Roman"/>
          <w:kern w:val="2"/>
          <w:sz w:val="21"/>
          <w:szCs w:val="22"/>
        </w:rPr>
        <w:t>②</w:t>
      </w:r>
      <w:r>
        <w:object w:dxaOrig="563" w:dyaOrig="250">
          <v:shape id="_x0000_i1404" type="#_x0000_t75" alt=" " style="width:28.5pt;height:13pt" o:ole="">
            <v:imagedata r:id="rId688" o:title="eqId37d806798252d5b42a48ca5891e54f75"/>
          </v:shape>
          <o:OLEObject Type="Embed" ProgID="Equation.DSMT4" ShapeID="_x0000_i1404" DrawAspect="Content" ObjectID="_1828290297" r:id="rId689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  <w:r>
        <w:rPr>
          <w:rFonts w:ascii="Times New Roman" w:hAnsi="Times New Roman"/>
          <w:kern w:val="2"/>
          <w:sz w:val="21"/>
          <w:szCs w:val="22"/>
        </w:rPr>
        <w:t>③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的坐标为</w:t>
      </w:r>
      <w:r>
        <w:object w:dxaOrig="1607" w:dyaOrig="417">
          <v:shape id="_x0000_i1405" type="#_x0000_t75" alt=" " style="width:80.5pt;height:21pt" o:ole="">
            <v:imagedata r:id="rId690" o:title="eqIdc13d57b366cac974ef350b7565e23f5c"/>
          </v:shape>
          <o:OLEObject Type="Embed" ProgID="Equation.DSMT4" ShapeID="_x0000_i1405" DrawAspect="Content" ObjectID="_1828290298" r:id="rId691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1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object w:dxaOrig="188" w:dyaOrig="167">
          <v:shape id="_x0000_i1406" type="#_x0000_t75" alt=" " style="width:9.5pt;height:8pt" o:ole="">
            <v:imagedata r:id="rId529" o:title="eqId16f3d198e76391779fa3badc848c8ac8"/>
          </v:shape>
          <o:OLEObject Type="Embed" ProgID="Equation.DSMT4" ShapeID="_x0000_i1406" DrawAspect="Content" ObjectID="_1828290299" r:id="rId692"/>
        </w:object>
      </w:r>
      <w:r>
        <w:rPr>
          <w:rFonts w:ascii="Times New Roman" w:hAnsi="Times New Roman"/>
          <w:kern w:val="2"/>
          <w:sz w:val="21"/>
          <w:szCs w:val="22"/>
        </w:rPr>
        <w:t>抛物线</w:t>
      </w:r>
      <w:r>
        <w:object w:dxaOrig="250" w:dyaOrig="313">
          <v:shape id="_x0000_i1407" type="#_x0000_t75" alt=" " style="width:13pt;height:15.5pt" o:ole="">
            <v:imagedata r:id="rId246" o:title="eqIdb1241216f3c1cb5e73043dd1037f556d"/>
          </v:shape>
          <o:OLEObject Type="Embed" ProgID="Equation.DSMT4" ShapeID="_x0000_i1407" DrawAspect="Content" ObjectID="_1828290300" r:id="rId693"/>
        </w:object>
      </w:r>
      <w:r>
        <w:rPr>
          <w:rFonts w:ascii="Times New Roman" w:hAnsi="Times New Roman"/>
          <w:kern w:val="2"/>
          <w:sz w:val="21"/>
          <w:szCs w:val="22"/>
        </w:rPr>
        <w:t>：</w:t>
      </w:r>
      <w:r>
        <w:object w:dxaOrig="1482" w:dyaOrig="397">
          <v:shape id="_x0000_i1408" type="#_x0000_t75" alt=" " style="width:74pt;height:19.5pt" o:ole="">
            <v:imagedata r:id="rId694" o:title="eqIdb1423d1849048b685c853e370e643d11"/>
          </v:shape>
          <o:OLEObject Type="Embed" ProgID="Equation.DSMT4" ShapeID="_x0000_i1408" DrawAspect="Content" ObjectID="_1828290301" r:id="rId695"/>
        </w:object>
      </w:r>
      <w:r>
        <w:rPr>
          <w:rFonts w:ascii="Times New Roman" w:hAnsi="Times New Roman"/>
          <w:kern w:val="2"/>
          <w:sz w:val="21"/>
          <w:szCs w:val="22"/>
        </w:rPr>
        <w:t>过原点</w:t>
      </w:r>
      <w:r>
        <w:object w:dxaOrig="459" w:dyaOrig="292">
          <v:shape id="_x0000_i1409" type="#_x0000_t75" alt=" " style="width:23pt;height:14pt" o:ole="">
            <v:imagedata r:id="rId696" o:title="eqIdb59035e21a32d3dbbbd187dbbdce4f6e"/>
          </v:shape>
          <o:OLEObject Type="Embed" ProgID="Equation.DSMT4" ShapeID="_x0000_i1409" DrawAspect="Content" ObjectID="_1828290302" r:id="rId69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410" type="#_x0000_t75" alt=" " style="width:9.5pt;height:8pt" o:ole="">
            <v:imagedata r:id="rId428" o:title="eqId2de0d10ef8b748d4531250c37c5d3f9e"/>
          </v:shape>
          <o:OLEObject Type="Embed" ProgID="Equation.DSMT4" ShapeID="_x0000_i1410" DrawAspect="Content" ObjectID="_1828290303" r:id="rId698"/>
        </w:object>
      </w:r>
      <w:r>
        <w:rPr>
          <w:rFonts w:ascii="Times New Roman" w:hAnsi="Times New Roman"/>
          <w:kern w:val="2"/>
          <w:sz w:val="21"/>
          <w:szCs w:val="22"/>
        </w:rPr>
        <w:t>将</w:t>
      </w:r>
      <w:r>
        <w:object w:dxaOrig="459" w:dyaOrig="292">
          <v:shape id="_x0000_i1411" type="#_x0000_t75" alt=" " style="width:23pt;height:14pt" o:ole="">
            <v:imagedata r:id="rId696" o:title="eqIdb59035e21a32d3dbbbd187dbbdce4f6e"/>
          </v:shape>
          <o:OLEObject Type="Embed" ProgID="Equation.DSMT4" ShapeID="_x0000_i1411" DrawAspect="Content" ObjectID="_1828290304" r:id="rId699"/>
        </w:object>
      </w:r>
      <w:r>
        <w:rPr>
          <w:rFonts w:ascii="Times New Roman" w:hAnsi="Times New Roman"/>
          <w:kern w:val="2"/>
          <w:sz w:val="21"/>
          <w:szCs w:val="22"/>
        </w:rPr>
        <w:t>代入抛物线解析式可得</w:t>
      </w:r>
      <w:r>
        <w:object w:dxaOrig="1440" w:dyaOrig="376">
          <v:shape id="_x0000_i1412" type="#_x0000_t75" alt=" " style="width:1in;height:18.5pt" o:ole="">
            <v:imagedata r:id="rId700" o:title="eqIdf0e5224d72373de0cda69684f891968b"/>
          </v:shape>
          <o:OLEObject Type="Embed" ProgID="Equation.DSMT4" ShapeID="_x0000_i1412" DrawAspect="Content" ObjectID="_1828290305" r:id="rId701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897" w:dyaOrig="250">
          <v:shape id="_x0000_i1413" type="#_x0000_t75" alt=" " style="width:45pt;height:13pt" o:ole="">
            <v:imagedata r:id="rId702" o:title="eqId4953d72eb2989ceb3fdf15abd76d784b"/>
          </v:shape>
          <o:OLEObject Type="Embed" ProgID="Equation.DSMT4" ShapeID="_x0000_i1413" DrawAspect="Content" ObjectID="_1828290306" r:id="rId70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522" w:dyaOrig="543">
          <v:shape id="_x0000_i1414" type="#_x0000_t75" alt=" " style="width:26.5pt;height:27pt" o:ole="">
            <v:imagedata r:id="rId704" o:title="eqId200f24e682c93e02a87f3f9d57dc5d40"/>
          </v:shape>
          <o:OLEObject Type="Embed" ProgID="Equation.DSMT4" ShapeID="_x0000_i1414" DrawAspect="Content" ObjectID="_1828290307" r:id="rId70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415" type="#_x0000_t75" alt=" " style="width:9.5pt;height:8pt" o:ole="">
            <v:imagedata r:id="rId428" o:title="eqId2de0d10ef8b748d4531250c37c5d3f9e"/>
          </v:shape>
          <o:OLEObject Type="Embed" ProgID="Equation.DSMT4" ShapeID="_x0000_i1415" DrawAspect="Content" ObjectID="_1828290308" r:id="rId706"/>
        </w:object>
      </w:r>
      <w:r>
        <w:rPr>
          <w:rFonts w:ascii="Times New Roman" w:hAnsi="Times New Roman"/>
          <w:kern w:val="2"/>
          <w:sz w:val="21"/>
          <w:szCs w:val="22"/>
        </w:rPr>
        <w:t>抛物线</w:t>
      </w:r>
      <w:r>
        <w:object w:dxaOrig="250" w:dyaOrig="313">
          <v:shape id="_x0000_i1416" type="#_x0000_t75" alt=" " style="width:13pt;height:15.5pt" o:ole="">
            <v:imagedata r:id="rId246" o:title="eqIdb1241216f3c1cb5e73043dd1037f556d"/>
          </v:shape>
          <o:OLEObject Type="Embed" ProgID="Equation.DSMT4" ShapeID="_x0000_i1416" DrawAspect="Content" ObjectID="_1828290309" r:id="rId707"/>
        </w:object>
      </w:r>
      <w:r>
        <w:rPr>
          <w:rFonts w:ascii="Times New Roman" w:hAnsi="Times New Roman"/>
          <w:kern w:val="2"/>
          <w:sz w:val="21"/>
          <w:szCs w:val="22"/>
        </w:rPr>
        <w:t>的解析式为</w:t>
      </w:r>
      <w:r>
        <w:object w:dxaOrig="1503" w:dyaOrig="543">
          <v:shape id="_x0000_i1417" type="#_x0000_t75" alt=" " style="width:75pt;height:27pt" o:ole="">
            <v:imagedata r:id="rId708" o:title="eqIdb348b7c09fcba7c21a1ad1d0e6d2f1fb"/>
          </v:shape>
          <o:OLEObject Type="Embed" ProgID="Equation.DSMT4" ShapeID="_x0000_i1417" DrawAspect="Content" ObjectID="_1828290310" r:id="rId709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002" w:dyaOrig="543">
          <v:shape id="_x0000_i1418" type="#_x0000_t75" alt=" " style="width:50.5pt;height:27pt" o:ole="">
            <v:imagedata r:id="rId710" o:title="eqId662db303dc2c028f79c19d3ff5572917"/>
          </v:shape>
          <o:OLEObject Type="Embed" ProgID="Equation.DSMT4" ShapeID="_x0000_i1418" DrawAspect="Content" ObjectID="_1828290311" r:id="rId71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抛物线</w:t>
      </w:r>
      <w:r>
        <w:object w:dxaOrig="250" w:dyaOrig="313">
          <v:shape id="_x0000_i1419" type="#_x0000_t75" alt=" " style="width:13pt;height:15.5pt" o:ole="">
            <v:imagedata r:id="rId246" o:title="eqIdb1241216f3c1cb5e73043dd1037f556d"/>
          </v:shape>
          <o:OLEObject Type="Embed" ProgID="Equation.DSMT4" ShapeID="_x0000_i1419" DrawAspect="Content" ObjectID="_1828290312" r:id="rId712"/>
        </w:object>
      </w:r>
      <w:r>
        <w:rPr>
          <w:rFonts w:ascii="Times New Roman" w:hAnsi="Times New Roman"/>
          <w:kern w:val="2"/>
          <w:sz w:val="21"/>
          <w:szCs w:val="22"/>
        </w:rPr>
        <w:t>的解析式为</w:t>
      </w:r>
      <w:r>
        <w:object w:dxaOrig="1503" w:dyaOrig="543">
          <v:shape id="_x0000_i1420" type="#_x0000_t75" alt=" " style="width:75pt;height:27pt" o:ole="">
            <v:imagedata r:id="rId708" o:title="eqIdb348b7c09fcba7c21a1ad1d0e6d2f1fb"/>
          </v:shape>
          <o:OLEObject Type="Embed" ProgID="Equation.DSMT4" ShapeID="_x0000_i1420" DrawAspect="Content" ObjectID="_1828290313" r:id="rId71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顶点</w:t>
      </w:r>
      <w:r>
        <w:object w:dxaOrig="188" w:dyaOrig="209">
          <v:shape id="_x0000_i1421" type="#_x0000_t75" alt=" " style="width:9.5pt;height:10.5pt" o:ole="">
            <v:imagedata r:id="rId714" o:title="eqIddad2a36927223bd70f426ba06aea4b45"/>
          </v:shape>
          <o:OLEObject Type="Embed" ProgID="Equation.DSMT4" ShapeID="_x0000_i1421" DrawAspect="Content" ObjectID="_1828290314" r:id="rId715"/>
        </w:object>
      </w:r>
      <w:r>
        <w:rPr>
          <w:rFonts w:ascii="Times New Roman" w:hAnsi="Times New Roman"/>
          <w:kern w:val="2"/>
          <w:sz w:val="21"/>
          <w:szCs w:val="22"/>
        </w:rPr>
        <w:t>的坐标为</w:t>
      </w:r>
      <w:r>
        <w:object w:dxaOrig="626" w:dyaOrig="355">
          <v:shape id="_x0000_i1422" type="#_x0000_t75" alt=" " style="width:31.5pt;height:18pt" o:ole="">
            <v:imagedata r:id="rId716" o:title="eqIdef527fffb463267b311f7b49d24bcb70"/>
          </v:shape>
          <o:OLEObject Type="Embed" ProgID="Equation.DSMT4" ShapeID="_x0000_i1422" DrawAspect="Content" ObjectID="_1828290315" r:id="rId71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设直线</w:t>
      </w:r>
      <w:r>
        <w:object w:dxaOrig="125" w:dyaOrig="250">
          <v:shape id="_x0000_i1423" type="#_x0000_t75" alt=" " style="width:6pt;height:13pt" o:ole="">
            <v:imagedata r:id="rId718" o:title="eqId0f85fca60a11e1af2bf50138d0e3fe62"/>
          </v:shape>
          <o:OLEObject Type="Embed" ProgID="Equation.DSMT4" ShapeID="_x0000_i1423" DrawAspect="Content" ObjectID="_1828290316" r:id="rId719"/>
        </w:object>
      </w:r>
      <w:r>
        <w:rPr>
          <w:rFonts w:ascii="Times New Roman" w:hAnsi="Times New Roman"/>
          <w:kern w:val="2"/>
          <w:sz w:val="21"/>
          <w:szCs w:val="22"/>
        </w:rPr>
        <w:t>的解析式为</w:t>
      </w:r>
      <w:r>
        <w:object w:dxaOrig="1043" w:dyaOrig="292">
          <v:shape id="_x0000_i1424" type="#_x0000_t75" alt=" " style="width:52.5pt;height:14pt" o:ole="">
            <v:imagedata r:id="rId720" o:title="eqIdfc86a00ce848c5fcd9ceaaf018582535"/>
          </v:shape>
          <o:OLEObject Type="Embed" ProgID="Equation.DSMT4" ShapeID="_x0000_i1424" DrawAspect="Content" ObjectID="_1828290317" r:id="rId72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将</w:t>
      </w:r>
      <w:r>
        <w:object w:dxaOrig="793" w:dyaOrig="355">
          <v:shape id="_x0000_i1425" type="#_x0000_t75" alt=" " style="width:40pt;height:18pt" o:ole="">
            <v:imagedata r:id="rId722" o:title="eqIdbcf39b435fdea67186013ca86043d1b5"/>
          </v:shape>
          <o:OLEObject Type="Embed" ProgID="Equation.DSMT4" ShapeID="_x0000_i1425" DrawAspect="Content" ObjectID="_1828290318" r:id="rId723"/>
        </w:object>
      </w:r>
      <w:r>
        <w:rPr>
          <w:rFonts w:ascii="Times New Roman" w:hAnsi="Times New Roman"/>
          <w:kern w:val="2"/>
          <w:sz w:val="21"/>
          <w:szCs w:val="22"/>
        </w:rPr>
        <w:t>代入</w:t>
      </w:r>
      <w:r>
        <w:object w:dxaOrig="605" w:dyaOrig="271">
          <v:shape id="_x0000_i1426" type="#_x0000_t75" alt=" " style="width:30pt;height:13.5pt" o:ole="">
            <v:imagedata r:id="rId469" o:title="eqIdac02a054bd0771a56987af33454baaea"/>
          </v:shape>
          <o:OLEObject Type="Embed" ProgID="Equation.DSMT4" ShapeID="_x0000_i1426" DrawAspect="Content" ObjectID="_1828290319" r:id="rId724"/>
        </w:object>
      </w:r>
      <w:r>
        <w:rPr>
          <w:rFonts w:ascii="Times New Roman" w:hAnsi="Times New Roman"/>
          <w:kern w:val="2"/>
          <w:sz w:val="21"/>
          <w:szCs w:val="22"/>
        </w:rPr>
        <w:t>可得：</w:t>
      </w:r>
      <w:r>
        <w:object w:dxaOrig="730" w:dyaOrig="250">
          <v:shape id="_x0000_i1427" type="#_x0000_t75" alt=" " style="width:37pt;height:13pt" o:ole="">
            <v:imagedata r:id="rId725" o:title="eqId55210efdaaaf9f22e8bd1d78409e92a5"/>
          </v:shape>
          <o:OLEObject Type="Embed" ProgID="Equation.DSMT4" ShapeID="_x0000_i1427" DrawAspect="Content" ObjectID="_1828290320" r:id="rId72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605" w:dyaOrig="230">
          <v:shape id="_x0000_i1428" type="#_x0000_t75" alt=" " style="width:30pt;height:11pt" o:ole="">
            <v:imagedata r:id="rId727" o:title="eqIdb02f266bd253738e315e84231235f0d2"/>
          </v:shape>
          <o:OLEObject Type="Embed" ProgID="Equation.DSMT4" ShapeID="_x0000_i1428" DrawAspect="Content" ObjectID="_1828290321" r:id="rId72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429" type="#_x0000_t75" alt=" " style="width:9.5pt;height:8pt" o:ole="">
            <v:imagedata r:id="rId428" o:title="eqId2de0d10ef8b748d4531250c37c5d3f9e"/>
          </v:shape>
          <o:OLEObject Type="Embed" ProgID="Equation.DSMT4" ShapeID="_x0000_i1429" DrawAspect="Content" ObjectID="_1828290322" r:id="rId729"/>
        </w:object>
      </w:r>
      <w:r>
        <w:rPr>
          <w:rFonts w:ascii="Times New Roman" w:hAnsi="Times New Roman"/>
          <w:kern w:val="2"/>
          <w:sz w:val="21"/>
          <w:szCs w:val="22"/>
        </w:rPr>
        <w:t>直线</w:t>
      </w:r>
      <w:r>
        <w:object w:dxaOrig="125" w:dyaOrig="250">
          <v:shape id="_x0000_i1430" type="#_x0000_t75" alt=" " style="width:6pt;height:13pt" o:ole="">
            <v:imagedata r:id="rId718" o:title="eqId0f85fca60a11e1af2bf50138d0e3fe62"/>
          </v:shape>
          <o:OLEObject Type="Embed" ProgID="Equation.DSMT4" ShapeID="_x0000_i1430" DrawAspect="Content" ObjectID="_1828290323" r:id="rId730"/>
        </w:object>
      </w:r>
      <w:r>
        <w:rPr>
          <w:rFonts w:ascii="Times New Roman" w:hAnsi="Times New Roman"/>
          <w:kern w:val="2"/>
          <w:sz w:val="21"/>
          <w:szCs w:val="22"/>
        </w:rPr>
        <w:t>的解析式为</w:t>
      </w:r>
      <w:r>
        <w:object w:dxaOrig="626" w:dyaOrig="230">
          <v:shape id="_x0000_i1431" type="#_x0000_t75" alt=" " style="width:31.5pt;height:11pt" o:ole="">
            <v:imagedata r:id="rId685" o:title="eqId8f1d8d5cea065075fe50706abe3ae802"/>
          </v:shape>
          <o:OLEObject Type="Embed" ProgID="Equation.DSMT4" ShapeID="_x0000_i1431" DrawAspect="Content" ObjectID="_1828290324" r:id="rId731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（</w:t>
      </w:r>
      <w:r>
        <w:rPr>
          <w:rFonts w:ascii="Times New Roman" w:hAnsi="Times New Roman"/>
          <w:kern w:val="2"/>
          <w:sz w:val="21"/>
          <w:szCs w:val="22"/>
        </w:rPr>
        <w:t>2</w:t>
      </w:r>
      <w:r>
        <w:rPr>
          <w:rFonts w:ascii="Times New Roman" w:hAnsi="Times New Roman"/>
          <w:kern w:val="2"/>
          <w:sz w:val="21"/>
          <w:szCs w:val="22"/>
        </w:rPr>
        <w:t>）解：</w:t>
      </w:r>
      <w:r>
        <w:rPr>
          <w:rFonts w:ascii="Times New Roman" w:hAnsi="Times New Roman"/>
          <w:kern w:val="2"/>
          <w:sz w:val="21"/>
          <w:szCs w:val="22"/>
        </w:rPr>
        <w:t>①</w:t>
      </w:r>
      <w:r>
        <w:rPr>
          <w:rFonts w:ascii="Times New Roman" w:hAnsi="Times New Roman"/>
          <w:kern w:val="2"/>
          <w:sz w:val="21"/>
          <w:szCs w:val="22"/>
        </w:rPr>
        <w:t>：</w:t>
      </w:r>
      <w:r>
        <w:object w:dxaOrig="188" w:dyaOrig="167">
          <v:shape id="_x0000_i1432" type="#_x0000_t75" alt=" " style="width:9.5pt;height:8pt" o:ole="">
            <v:imagedata r:id="rId529" o:title="eqId16f3d198e76391779fa3badc848c8ac8"/>
          </v:shape>
          <o:OLEObject Type="Embed" ProgID="Equation.DSMT4" ShapeID="_x0000_i1432" DrawAspect="Content" ObjectID="_1828290325" r:id="rId732"/>
        </w:object>
      </w:r>
      <w:r>
        <w:rPr>
          <w:rFonts w:ascii="Times New Roman" w:hAnsi="Times New Roman"/>
          <w:kern w:val="2"/>
          <w:sz w:val="21"/>
          <w:szCs w:val="22"/>
        </w:rPr>
        <w:t>抛物线</w:t>
      </w:r>
      <w:r>
        <w:object w:dxaOrig="250" w:dyaOrig="313">
          <v:shape id="_x0000_i1433" type="#_x0000_t75" alt=" " style="width:13pt;height:15.5pt" o:ole="">
            <v:imagedata r:id="rId246" o:title="eqIdb1241216f3c1cb5e73043dd1037f556d"/>
          </v:shape>
          <o:OLEObject Type="Embed" ProgID="Equation.DSMT4" ShapeID="_x0000_i1433" DrawAspect="Content" ObjectID="_1828290326" r:id="rId733"/>
        </w:object>
      </w:r>
      <w:r>
        <w:rPr>
          <w:rFonts w:ascii="Times New Roman" w:hAnsi="Times New Roman"/>
          <w:kern w:val="2"/>
          <w:sz w:val="21"/>
          <w:szCs w:val="22"/>
        </w:rPr>
        <w:t>的顶点</w:t>
      </w:r>
      <w:r>
        <w:object w:dxaOrig="793" w:dyaOrig="355">
          <v:shape id="_x0000_i1434" type="#_x0000_t75" alt=" " style="width:40pt;height:18pt" o:ole="">
            <v:imagedata r:id="rId722" o:title="eqIdbcf39b435fdea67186013ca86043d1b5"/>
          </v:shape>
          <o:OLEObject Type="Embed" ProgID="Equation.DSMT4" ShapeID="_x0000_i1434" DrawAspect="Content" ObjectID="_1828290327" r:id="rId734"/>
        </w:object>
      </w:r>
      <w:r>
        <w:rPr>
          <w:rFonts w:ascii="Times New Roman" w:hAnsi="Times New Roman"/>
          <w:kern w:val="2"/>
          <w:sz w:val="21"/>
          <w:szCs w:val="22"/>
        </w:rPr>
        <w:t>沿射线</w:t>
      </w:r>
      <w:r>
        <w:object w:dxaOrig="355" w:dyaOrig="250">
          <v:shape id="_x0000_i1435" type="#_x0000_t75" alt=" " style="width:18pt;height:13pt" o:ole="">
            <v:imagedata r:id="rId249" o:title="eqIdabd13974aebe38eb2a1d744a01ea5aa5"/>
          </v:shape>
          <o:OLEObject Type="Embed" ProgID="Equation.DSMT4" ShapeID="_x0000_i1435" DrawAspect="Content" ObjectID="_1828290328" r:id="rId735"/>
        </w:object>
      </w:r>
      <w:r>
        <w:rPr>
          <w:rFonts w:ascii="Times New Roman" w:hAnsi="Times New Roman"/>
          <w:kern w:val="2"/>
          <w:sz w:val="21"/>
          <w:szCs w:val="22"/>
        </w:rPr>
        <w:t>平移得到抛物线</w:t>
      </w:r>
      <w:r>
        <w:object w:dxaOrig="250" w:dyaOrig="271">
          <v:shape id="_x0000_i1436" type="#_x0000_t75" alt=" " style="width:13pt;height:13.5pt" o:ole="">
            <v:imagedata r:id="rId251" o:title="eqId23f3ffe7abc59e2f65d827c8eab8d36a"/>
          </v:shape>
          <o:OLEObject Type="Embed" ProgID="Equation.DSMT4" ShapeID="_x0000_i1436" DrawAspect="Content" ObjectID="_1828290329" r:id="rId736"/>
        </w:object>
      </w:r>
      <w:r>
        <w:rPr>
          <w:rFonts w:ascii="Times New Roman" w:hAnsi="Times New Roman"/>
          <w:kern w:val="2"/>
          <w:sz w:val="21"/>
          <w:szCs w:val="22"/>
        </w:rPr>
        <w:t>的顶点</w:t>
      </w:r>
      <w:r>
        <w:object w:dxaOrig="1294" w:dyaOrig="355">
          <v:shape id="_x0000_i1437" type="#_x0000_t75" alt=" " style="width:64.5pt;height:18pt" o:ole="">
            <v:imagedata r:id="rId737" o:title="eqIdfd8c4967cb4494e07a1e3a0c531aaa1a"/>
          </v:shape>
          <o:OLEObject Type="Embed" ProgID="Equation.DSMT4" ShapeID="_x0000_i1437" DrawAspect="Content" ObjectID="_1828290330" r:id="rId73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438" type="#_x0000_t75" alt=" " style="width:9.5pt;height:8pt" o:ole="">
            <v:imagedata r:id="rId428" o:title="eqId2de0d10ef8b748d4531250c37c5d3f9e"/>
          </v:shape>
          <o:OLEObject Type="Embed" ProgID="Equation.DSMT4" ShapeID="_x0000_i1438" DrawAspect="Content" ObjectID="_1828290331" r:id="rId739"/>
        </w:object>
      </w:r>
      <w:r>
        <w:rPr>
          <w:rFonts w:ascii="Times New Roman" w:hAnsi="Times New Roman"/>
          <w:kern w:val="2"/>
          <w:sz w:val="21"/>
          <w:szCs w:val="22"/>
        </w:rPr>
        <w:t>抛物线</w:t>
      </w:r>
      <w:r>
        <w:object w:dxaOrig="250" w:dyaOrig="271">
          <v:shape id="_x0000_i1439" type="#_x0000_t75" alt=" " style="width:13pt;height:13.5pt" o:ole="">
            <v:imagedata r:id="rId251" o:title="eqId23f3ffe7abc59e2f65d827c8eab8d36a"/>
          </v:shape>
          <o:OLEObject Type="Embed" ProgID="Equation.DSMT4" ShapeID="_x0000_i1439" DrawAspect="Content" ObjectID="_1828290332" r:id="rId740"/>
        </w:object>
      </w:r>
      <w:r>
        <w:rPr>
          <w:rFonts w:ascii="Times New Roman" w:hAnsi="Times New Roman"/>
          <w:kern w:val="2"/>
          <w:sz w:val="21"/>
          <w:szCs w:val="22"/>
        </w:rPr>
        <w:t>的解析式为</w:t>
      </w:r>
      <w:r>
        <w:object w:dxaOrig="1419" w:dyaOrig="543">
          <v:shape id="_x0000_i1440" type="#_x0000_t75" alt=" " style="width:71pt;height:27pt" o:ole="">
            <v:imagedata r:id="rId741" o:title="eqId7ead28138a93d22d8ed3f64db3ea7265"/>
          </v:shape>
          <o:OLEObject Type="Embed" ProgID="Equation.DSMT4" ShapeID="_x0000_i1440" DrawAspect="Content" ObjectID="_1828290333" r:id="rId74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当</w:t>
      </w:r>
      <w:r>
        <w:object w:dxaOrig="522" w:dyaOrig="250">
          <v:shape id="_x0000_i1441" type="#_x0000_t75" alt=" " style="width:26.5pt;height:13pt" o:ole="">
            <v:imagedata r:id="rId257" o:title="eqId6b28bd43d6858bfdaafcd11051251b66"/>
          </v:shape>
          <o:OLEObject Type="Embed" ProgID="Equation.DSMT4" ShapeID="_x0000_i1441" DrawAspect="Content" ObjectID="_1828290334" r:id="rId743"/>
        </w:object>
      </w:r>
      <w:r>
        <w:rPr>
          <w:rFonts w:ascii="Times New Roman" w:hAnsi="Times New Roman"/>
          <w:kern w:val="2"/>
          <w:sz w:val="21"/>
          <w:szCs w:val="22"/>
        </w:rPr>
        <w:t>时，抛物线</w:t>
      </w:r>
      <w:r>
        <w:object w:dxaOrig="250" w:dyaOrig="271">
          <v:shape id="_x0000_i1442" type="#_x0000_t75" alt=" " style="width:13pt;height:13.5pt" o:ole="">
            <v:imagedata r:id="rId251" o:title="eqId23f3ffe7abc59e2f65d827c8eab8d36a"/>
          </v:shape>
          <o:OLEObject Type="Embed" ProgID="Equation.DSMT4" ShapeID="_x0000_i1442" DrawAspect="Content" ObjectID="_1828290335" r:id="rId744"/>
        </w:object>
      </w:r>
      <w:r>
        <w:rPr>
          <w:rFonts w:ascii="Times New Roman" w:hAnsi="Times New Roman"/>
          <w:kern w:val="2"/>
          <w:sz w:val="21"/>
          <w:szCs w:val="22"/>
        </w:rPr>
        <w:t>的解析式为</w:t>
      </w:r>
      <w:r>
        <w:object w:dxaOrig="1670" w:dyaOrig="543">
          <v:shape id="_x0000_i1443" type="#_x0000_t75" alt=" " style="width:83pt;height:27pt" o:ole="">
            <v:imagedata r:id="rId745" o:title="eqIddb2f0841ddd29887b64eb44d184bb501"/>
          </v:shape>
          <o:OLEObject Type="Embed" ProgID="Equation.DSMT4" ShapeID="_x0000_i1443" DrawAspect="Content" ObjectID="_1828290336" r:id="rId74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联立抛物线</w:t>
      </w:r>
      <w:r>
        <w:object w:dxaOrig="250" w:dyaOrig="313">
          <v:shape id="_x0000_i1444" type="#_x0000_t75" alt=" " style="width:13pt;height:15.5pt" o:ole="">
            <v:imagedata r:id="rId246" o:title="eqIdb1241216f3c1cb5e73043dd1037f556d"/>
          </v:shape>
          <o:OLEObject Type="Embed" ProgID="Equation.DSMT4" ShapeID="_x0000_i1444" DrawAspect="Content" ObjectID="_1828290337" r:id="rId747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250" w:dyaOrig="271">
          <v:shape id="_x0000_i1445" type="#_x0000_t75" alt=" " style="width:13pt;height:13.5pt" o:ole="">
            <v:imagedata r:id="rId251" o:title="eqId23f3ffe7abc59e2f65d827c8eab8d36a"/>
          </v:shape>
          <o:OLEObject Type="Embed" ProgID="Equation.DSMT4" ShapeID="_x0000_i1445" DrawAspect="Content" ObjectID="_1828290338" r:id="rId748"/>
        </w:object>
      </w:r>
      <w:r>
        <w:rPr>
          <w:rFonts w:ascii="Times New Roman" w:hAnsi="Times New Roman"/>
          <w:kern w:val="2"/>
          <w:sz w:val="21"/>
          <w:szCs w:val="22"/>
        </w:rPr>
        <w:t>的解析式得，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774" w:dyaOrig="1169">
          <v:shape id="_x0000_i1446" type="#_x0000_t75" alt=" " style="width:88.5pt;height:58.5pt" o:ole="">
            <v:imagedata r:id="rId749" o:title="eqId66816ce39e5245dcb2c5d0b78766c8e2"/>
          </v:shape>
          <o:OLEObject Type="Embed" ProgID="Equation.DSMT4" ShapeID="_x0000_i1446" DrawAspect="Content" ObjectID="_1828290339" r:id="rId75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647" w:dyaOrig="1169">
          <v:shape id="_x0000_i1447" type="#_x0000_t75" alt=" " style="width:32.5pt;height:58.5pt" o:ole="">
            <v:imagedata r:id="rId751" o:title="eqId99a6fffa54e74a685b295d3ef96f96ba"/>
          </v:shape>
          <o:OLEObject Type="Embed" ProgID="Equation.DSMT4" ShapeID="_x0000_i1447" DrawAspect="Content" ObjectID="_1828290340" r:id="rId75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448" type="#_x0000_t75" alt=" " style="width:9.5pt;height:8pt" o:ole="">
            <v:imagedata r:id="rId428" o:title="eqId2de0d10ef8b748d4531250c37c5d3f9e"/>
          </v:shape>
          <o:OLEObject Type="Embed" ProgID="Equation.DSMT4" ShapeID="_x0000_i1448" DrawAspect="Content" ObjectID="_1828290341" r:id="rId753"/>
        </w:objec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object w:dxaOrig="188" w:dyaOrig="209">
          <v:shape id="_x0000_i1449" type="#_x0000_t75" alt=" " style="width:9.5pt;height:10.5pt" o:ole="">
            <v:imagedata r:id="rId97" o:title="eqId7f9e8449aad35c5d840a3395ea86df6d"/>
          </v:shape>
          <o:OLEObject Type="Embed" ProgID="Equation.DSMT4" ShapeID="_x0000_i1449" DrawAspect="Content" ObjectID="_1828290342" r:id="rId754"/>
        </w:object>
      </w:r>
      <w:r>
        <w:rPr>
          <w:rFonts w:ascii="Times New Roman" w:hAnsi="Times New Roman"/>
          <w:kern w:val="2"/>
          <w:sz w:val="21"/>
          <w:szCs w:val="22"/>
        </w:rPr>
        <w:t>的坐标为</w:t>
      </w:r>
      <w:r>
        <w:object w:dxaOrig="584" w:dyaOrig="605">
          <v:shape id="_x0000_i1450" type="#_x0000_t75" alt=" " style="width:29.5pt;height:30pt" o:ole="">
            <v:imagedata r:id="rId755" o:title="eqId49eac27f94e9875e50d0ef5d278def76"/>
          </v:shape>
          <o:OLEObject Type="Embed" ProgID="Equation.DSMT4" ShapeID="_x0000_i1450" DrawAspect="Content" ObjectID="_1828290343" r:id="rId756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②</w:t>
      </w:r>
      <w:r>
        <w:rPr>
          <w:rFonts w:ascii="Times New Roman" w:hAnsi="Times New Roman"/>
          <w:kern w:val="2"/>
          <w:sz w:val="21"/>
          <w:szCs w:val="22"/>
        </w:rPr>
        <w:t>联立抛物线</w:t>
      </w:r>
      <w:r>
        <w:object w:dxaOrig="250" w:dyaOrig="313">
          <v:shape id="_x0000_i1451" type="#_x0000_t75" alt=" " style="width:13pt;height:15.5pt" o:ole="">
            <v:imagedata r:id="rId246" o:title="eqIdb1241216f3c1cb5e73043dd1037f556d"/>
          </v:shape>
          <o:OLEObject Type="Embed" ProgID="Equation.DSMT4" ShapeID="_x0000_i1451" DrawAspect="Content" ObjectID="_1828290344" r:id="rId757"/>
        </w:object>
      </w:r>
      <w:r>
        <w:rPr>
          <w:rFonts w:ascii="Times New Roman" w:hAnsi="Times New Roman"/>
          <w:kern w:val="2"/>
          <w:sz w:val="21"/>
          <w:szCs w:val="22"/>
        </w:rPr>
        <w:t>与</w:t>
      </w:r>
      <w:r>
        <w:object w:dxaOrig="250" w:dyaOrig="271">
          <v:shape id="_x0000_i1452" type="#_x0000_t75" alt=" " style="width:13pt;height:13.5pt" o:ole="">
            <v:imagedata r:id="rId251" o:title="eqId23f3ffe7abc59e2f65d827c8eab8d36a"/>
          </v:shape>
          <o:OLEObject Type="Embed" ProgID="Equation.DSMT4" ShapeID="_x0000_i1452" DrawAspect="Content" ObjectID="_1828290345" r:id="rId758"/>
        </w:object>
      </w:r>
      <w:r>
        <w:rPr>
          <w:rFonts w:ascii="Times New Roman" w:hAnsi="Times New Roman"/>
          <w:kern w:val="2"/>
          <w:sz w:val="21"/>
          <w:szCs w:val="22"/>
        </w:rPr>
        <w:t>的解析式得，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523" w:dyaOrig="1169">
          <v:shape id="_x0000_i1453" type="#_x0000_t75" alt=" " style="width:76.5pt;height:58.5pt" o:ole="">
            <v:imagedata r:id="rId759" o:title="eqId7a2bf60c13c43fb9f655e0ac2faf54a2"/>
          </v:shape>
          <o:OLEObject Type="Embed" ProgID="Equation.DSMT4" ShapeID="_x0000_i1453" DrawAspect="Content" ObjectID="_1828290346" r:id="rId76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522" w:dyaOrig="543">
          <v:shape id="_x0000_i1454" type="#_x0000_t75" alt=" " style="width:26.5pt;height:27pt" o:ole="">
            <v:imagedata r:id="rId761" o:title="eqId469a2a514cc303ac916b12068a3f6283"/>
          </v:shape>
          <o:OLEObject Type="Embed" ProgID="Equation.DSMT4" ShapeID="_x0000_i1454" DrawAspect="Content" ObjectID="_1828290347" r:id="rId76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8" w:dyaOrig="167">
          <v:shape id="_x0000_i1455" type="#_x0000_t75" alt=" " style="width:9.5pt;height:8pt" o:ole="">
            <v:imagedata r:id="rId529" o:title="eqId16f3d198e76391779fa3badc848c8ac8"/>
          </v:shape>
          <o:OLEObject Type="Embed" ProgID="Equation.DSMT4" ShapeID="_x0000_i1455" DrawAspect="Content" ObjectID="_1828290348" r:id="rId763"/>
        </w:objec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object w:dxaOrig="188" w:dyaOrig="209">
          <v:shape id="_x0000_i1456" type="#_x0000_t75" alt=" " style="width:9.5pt;height:10.5pt" o:ole="">
            <v:imagedata r:id="rId97" o:title="eqId7f9e8449aad35c5d840a3395ea86df6d"/>
          </v:shape>
          <o:OLEObject Type="Embed" ProgID="Equation.DSMT4" ShapeID="_x0000_i1456" DrawAspect="Content" ObjectID="_1828290349" r:id="rId764"/>
        </w:object>
      </w:r>
      <w:r>
        <w:rPr>
          <w:rFonts w:ascii="Times New Roman" w:hAnsi="Times New Roman"/>
          <w:kern w:val="2"/>
          <w:sz w:val="21"/>
          <w:szCs w:val="22"/>
        </w:rPr>
        <w:t>的横坐标为</w:t>
      </w:r>
      <w:r>
        <w:object w:dxaOrig="167" w:dyaOrig="188">
          <v:shape id="_x0000_i1457" type="#_x0000_t75" alt=" " style="width:8pt;height:9.5pt" o:ole="">
            <v:imagedata r:id="rId765" o:title="eqIdb6a24198bd04c29321ae5dc5a28fe421"/>
          </v:shape>
          <o:OLEObject Type="Embed" ProgID="Equation.DSMT4" ShapeID="_x0000_i1457" DrawAspect="Content" ObjectID="_1828290350" r:id="rId76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522" w:dyaOrig="543">
          <v:shape id="_x0000_i1458" type="#_x0000_t75" alt=" " style="width:26.5pt;height:27pt" o:ole="">
            <v:imagedata r:id="rId767" o:title="eqId599e51db38f5de81334130ced94f9e13"/>
          </v:shape>
          <o:OLEObject Type="Embed" ProgID="Equation.DSMT4" ShapeID="_x0000_i1458" DrawAspect="Content" ObjectID="_1828290351" r:id="rId768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563" w:dyaOrig="250">
          <v:shape id="_x0000_i1459" type="#_x0000_t75" alt=" " style="width:28.5pt;height:13pt" o:ole="">
            <v:imagedata r:id="rId688" o:title="eqId37d806798252d5b42a48ca5891e54f75"/>
          </v:shape>
          <o:OLEObject Type="Embed" ProgID="Equation.DSMT4" ShapeID="_x0000_i1459" DrawAspect="Content" ObjectID="_1828290352" r:id="rId769"/>
        </w:object>
      </w:r>
      <w:r>
        <w:rPr>
          <w:rFonts w:ascii="Times New Roman" w:hAnsi="Times New Roman"/>
          <w:kern w:val="2"/>
          <w:sz w:val="21"/>
          <w:szCs w:val="22"/>
        </w:rPr>
        <w:t>；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③</w:t>
      </w:r>
      <w:r>
        <w:rPr>
          <w:rFonts w:ascii="Times New Roman" w:hAnsi="Times New Roman"/>
          <w:kern w:val="2"/>
          <w:sz w:val="21"/>
          <w:szCs w:val="22"/>
        </w:rPr>
        <w:t>设抛物线</w:t>
      </w:r>
      <w:r>
        <w:object w:dxaOrig="250" w:dyaOrig="271">
          <v:shape id="_x0000_i1460" type="#_x0000_t75" alt=" " style="width:13pt;height:13.5pt" o:ole="">
            <v:imagedata r:id="rId251" o:title="eqId23f3ffe7abc59e2f65d827c8eab8d36a"/>
          </v:shape>
          <o:OLEObject Type="Embed" ProgID="Equation.DSMT4" ShapeID="_x0000_i1460" DrawAspect="Content" ObjectID="_1828290353" r:id="rId770"/>
        </w:object>
      </w:r>
      <w:r>
        <w:rPr>
          <w:rFonts w:ascii="Times New Roman" w:hAnsi="Times New Roman"/>
          <w:kern w:val="2"/>
          <w:sz w:val="21"/>
          <w:szCs w:val="22"/>
        </w:rPr>
        <w:t>的解析式为</w:t>
      </w:r>
      <w:r>
        <w:object w:dxaOrig="1419" w:dyaOrig="543">
          <v:shape id="_x0000_i1461" type="#_x0000_t75" alt=" " style="width:71pt;height:27pt" o:ole="">
            <v:imagedata r:id="rId741" o:title="eqId7ead28138a93d22d8ed3f64db3ea7265"/>
          </v:shape>
          <o:OLEObject Type="Embed" ProgID="Equation.DSMT4" ShapeID="_x0000_i1461" DrawAspect="Content" ObjectID="_1828290354" r:id="rId77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由</w:t>
      </w:r>
      <w:r>
        <w:rPr>
          <w:rFonts w:ascii="Times New Roman" w:hAnsi="Times New Roman"/>
          <w:kern w:val="2"/>
          <w:sz w:val="21"/>
          <w:szCs w:val="22"/>
        </w:rPr>
        <w:t>②</w:t>
      </w:r>
      <w:r>
        <w:rPr>
          <w:rFonts w:ascii="Times New Roman" w:hAnsi="Times New Roman"/>
          <w:kern w:val="2"/>
          <w:sz w:val="21"/>
          <w:szCs w:val="22"/>
        </w:rPr>
        <w:t>知点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A</w:t>
      </w:r>
      <w:r>
        <w:rPr>
          <w:rFonts w:ascii="Times New Roman" w:hAnsi="Times New Roman"/>
          <w:kern w:val="2"/>
          <w:sz w:val="21"/>
          <w:szCs w:val="22"/>
        </w:rPr>
        <w:t>的横坐标是点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的两倍，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object w:dxaOrig="209" w:dyaOrig="230">
          <v:shape id="_x0000_i1462" type="#_x0000_t75" alt=" " style="width:10.5pt;height:11pt" o:ole="">
            <v:imagedata r:id="rId95" o:title="eqId5963abe8f421bd99a2aaa94831a951e9"/>
          </v:shape>
          <o:OLEObject Type="Embed" ProgID="Equation.DSMT4" ShapeID="_x0000_i1462" DrawAspect="Content" ObjectID="_1828290355" r:id="rId772"/>
        </w:object>
      </w:r>
      <w:r>
        <w:rPr>
          <w:rFonts w:ascii="Times New Roman" w:hAnsi="Times New Roman"/>
          <w:kern w:val="2"/>
          <w:sz w:val="21"/>
          <w:szCs w:val="22"/>
        </w:rPr>
        <w:t>的坐标为</w:t>
      </w:r>
      <w:r>
        <w:object w:dxaOrig="501" w:dyaOrig="313">
          <v:shape id="_x0000_i1463" type="#_x0000_t75" alt=" " style="width:24.5pt;height:15.5pt" o:ole="">
            <v:imagedata r:id="rId773" o:title="eqId3191187657c8b70d8b8529f84378224b"/>
          </v:shape>
          <o:OLEObject Type="Embed" ProgID="Equation.DSMT4" ShapeID="_x0000_i1463" DrawAspect="Content" ObjectID="_1828290356" r:id="rId774"/>
        </w:object>
      </w:r>
      <w:r>
        <w:rPr>
          <w:rFonts w:ascii="Times New Roman" w:hAnsi="Times New Roman"/>
          <w:kern w:val="2"/>
          <w:sz w:val="21"/>
          <w:szCs w:val="22"/>
        </w:rPr>
        <w:t>，点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的横坐标为</w:t>
      </w:r>
      <w:r>
        <w:object w:dxaOrig="209" w:dyaOrig="543">
          <v:shape id="_x0000_i1464" type="#_x0000_t75" alt=" " style="width:10.5pt;height:27pt" o:ole="">
            <v:imagedata r:id="rId775" o:title="eqId851c295c4718347e23bf7bf517862bbe"/>
          </v:shape>
          <o:OLEObject Type="Embed" ProgID="Equation.DSMT4" ShapeID="_x0000_i1464" DrawAspect="Content" ObjectID="_1828290357" r:id="rId776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将</w:t>
      </w:r>
      <w:r>
        <w:object w:dxaOrig="522" w:dyaOrig="543">
          <v:shape id="_x0000_i1465" type="#_x0000_t75" alt=" " style="width:26.5pt;height:27pt" o:ole="">
            <v:imagedata r:id="rId761" o:title="eqId469a2a514cc303ac916b12068a3f6283"/>
          </v:shape>
          <o:OLEObject Type="Embed" ProgID="Equation.DSMT4" ShapeID="_x0000_i1465" DrawAspect="Content" ObjectID="_1828290358" r:id="rId777"/>
        </w:object>
      </w:r>
      <w:r>
        <w:rPr>
          <w:rFonts w:ascii="Times New Roman" w:hAnsi="Times New Roman"/>
          <w:kern w:val="2"/>
          <w:sz w:val="21"/>
          <w:szCs w:val="22"/>
        </w:rPr>
        <w:t>代入得，</w:t>
      </w:r>
      <w:r>
        <w:object w:dxaOrig="1503" w:dyaOrig="647">
          <v:shape id="_x0000_i1466" type="#_x0000_t75" alt=" " style="width:75pt;height:32.5pt" o:ole="">
            <v:imagedata r:id="rId778" o:title="eqIdb60ca100dafa38fc9e06d86e9195717a"/>
          </v:shape>
          <o:OLEObject Type="Embed" ProgID="Equation.DSMT4" ShapeID="_x0000_i1466" DrawAspect="Content" ObjectID="_1828290359" r:id="rId779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231" w:dyaOrig="647">
          <v:shape id="_x0000_i1467" type="#_x0000_t75" alt=" " style="width:61.5pt;height:32.5pt" o:ole="">
            <v:imagedata r:id="rId780" o:title="eqId335601603c73fb306ff5bdcf7bb4b45f"/>
          </v:shape>
          <o:OLEObject Type="Embed" ProgID="Equation.DSMT4" ShapeID="_x0000_i1467" DrawAspect="Content" ObjectID="_1828290360" r:id="rId781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918" w:dyaOrig="584">
          <v:shape id="_x0000_i1468" type="#_x0000_t75" alt=" " style="width:46pt;height:29.5pt" o:ole="">
            <v:imagedata r:id="rId782" o:title="eqId75be12c74de3160dd781098160f5f80d"/>
          </v:shape>
          <o:OLEObject Type="Embed" ProgID="Equation.DSMT4" ShapeID="_x0000_i1468" DrawAspect="Content" ObjectID="_1828290361" r:id="rId783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814" w:dyaOrig="584">
          <v:shape id="_x0000_i1469" type="#_x0000_t75" alt=" " style="width:40.5pt;height:29.5pt" o:ole="">
            <v:imagedata r:id="rId784" o:title="eqId59c8ac7cc4fdb46a25630f18952d923f"/>
          </v:shape>
          <o:OLEObject Type="Embed" ProgID="Equation.DSMT4" ShapeID="_x0000_i1469" DrawAspect="Content" ObjectID="_1828290362" r:id="rId785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772" w:dyaOrig="584">
          <v:shape id="_x0000_i1470" type="#_x0000_t75" alt=" " style="width:38.5pt;height:29.5pt" o:ole="">
            <v:imagedata r:id="rId786" o:title="eqId62d105609cc9c3d4a19ab16313676602"/>
          </v:shape>
          <o:OLEObject Type="Embed" ProgID="Equation.DSMT4" ShapeID="_x0000_i1470" DrawAspect="Content" ObjectID="_1828290363" r:id="rId78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的坐标为</w:t>
      </w:r>
      <w:r>
        <w:object w:dxaOrig="1607" w:dyaOrig="668">
          <v:shape id="_x0000_i1471" type="#_x0000_t75" alt=" " style="width:80.5pt;height:33.5pt" o:ole="">
            <v:imagedata r:id="rId788" o:title="eqId76b4f259d0ae1a76f3364e21637a7226"/>
          </v:shape>
          <o:OLEObject Type="Embed" ProgID="Equation.DSMT4" ShapeID="_x0000_i1471" DrawAspect="Content" ObjectID="_1828290364" r:id="rId78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503" w:dyaOrig="543">
          <v:shape id="_x0000_i1472" type="#_x0000_t75" alt=" " style="width:75pt;height:27pt" o:ole="">
            <v:imagedata r:id="rId790" o:title="eqId2842c7ffe2ee8b4763ebfe89f53cf405"/>
          </v:shape>
          <o:OLEObject Type="Embed" ProgID="Equation.DSMT4" ShapeID="_x0000_i1472" DrawAspect="Content" ObjectID="_1828290365" r:id="rId791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793" w:dyaOrig="1064">
          <v:shape id="_x0000_i1473" type="#_x0000_t75" alt=" " style="width:40pt;height:53.5pt" o:ole="">
            <v:imagedata r:id="rId792" o:title="eqId1addd33eed74a05c1137e81fcdbf8929"/>
          </v:shape>
          <o:OLEObject Type="Embed" ProgID="Equation.DSMT4" ShapeID="_x0000_i1473" DrawAspect="Content" ObjectID="_1828290366" r:id="rId793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772" w:dyaOrig="543">
          <v:shape id="_x0000_i1474" type="#_x0000_t75" alt=" " style="width:38.5pt;height:27pt" o:ole="">
            <v:imagedata r:id="rId794" o:title="eqId5d74d878cb088e601bb5885c2f715fb3"/>
          </v:shape>
          <o:OLEObject Type="Embed" ProgID="Equation.DSMT4" ShapeID="_x0000_i1474" DrawAspect="Content" ObjectID="_1828290367" r:id="rId795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605" w:dyaOrig="543">
          <v:shape id="_x0000_i1475" type="#_x0000_t75" alt=" " style="width:30pt;height:27pt" o:ole="">
            <v:imagedata r:id="rId796" o:title="eqId6f914f565203cad63995006760e23227"/>
          </v:shape>
          <o:OLEObject Type="Embed" ProgID="Equation.DSMT4" ShapeID="_x0000_i1475" DrawAspect="Content" ObjectID="_1828290368" r:id="rId79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作</w:t>
      </w:r>
      <w:r>
        <w:object w:dxaOrig="856" w:dyaOrig="250">
          <v:shape id="_x0000_i1476" type="#_x0000_t75" alt=" " style="width:43pt;height:13pt" o:ole="">
            <v:imagedata r:id="rId798" o:title="eqIda9a68215a94c076daafdb28ab8d1d04f"/>
          </v:shape>
          <o:OLEObject Type="Embed" ProgID="Equation.DSMT4" ShapeID="_x0000_i1476" DrawAspect="Content" ObjectID="_1828290369" r:id="rId799"/>
        </w:object>
      </w:r>
      <w:r>
        <w:rPr>
          <w:rFonts w:ascii="Times New Roman" w:hAnsi="Times New Roman"/>
          <w:kern w:val="2"/>
          <w:sz w:val="21"/>
          <w:szCs w:val="22"/>
        </w:rPr>
        <w:t>交直线</w:t>
      </w:r>
      <w:r>
        <w:object w:dxaOrig="355" w:dyaOrig="230">
          <v:shape id="_x0000_i1477" type="#_x0000_t75" alt=" " style="width:18pt;height:11pt" o:ole="">
            <v:imagedata r:id="rId139" o:title="eqIdf52a58fbaf4fea03567e88a9f0f6e37e"/>
          </v:shape>
          <o:OLEObject Type="Embed" ProgID="Equation.DSMT4" ShapeID="_x0000_i1477" DrawAspect="Content" ObjectID="_1828290370" r:id="rId800"/>
        </w:object>
      </w:r>
      <w:r>
        <w:rPr>
          <w:rFonts w:ascii="Times New Roman" w:hAnsi="Times New Roman"/>
          <w:kern w:val="2"/>
          <w:sz w:val="21"/>
          <w:szCs w:val="22"/>
        </w:rPr>
        <w:t>于点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1428750" cy="2076450"/>
            <wp:effectExtent l="19050" t="0" r="0" b="0"/>
            <wp:docPr id="1710256188" name="图片 171025618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256188" name=""/>
                    <pic:cNvPicPr>
                      <a:picLocks noChangeAspect="1"/>
                    </pic:cNvPicPr>
                  </pic:nvPicPr>
                  <pic:blipFill>
                    <a:blip r:embed="rId801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rPr>
          <w:rFonts w:ascii="Times New Roman" w:hAnsi="Times New Roman"/>
          <w:kern w:val="2"/>
          <w:sz w:val="21"/>
          <w:szCs w:val="22"/>
        </w:rPr>
        <w:t>直线</w:t>
      </w:r>
      <w:r>
        <w:object w:dxaOrig="334" w:dyaOrig="250">
          <v:shape id="_x0000_i1478" type="#_x0000_t75" alt=" " style="width:16.5pt;height:13pt" o:ole="">
            <v:imagedata r:id="rId802" o:title="eqIdef4113c492885ba7c47fe42ac792578f"/>
          </v:shape>
          <o:OLEObject Type="Embed" ProgID="Equation.DSMT4" ShapeID="_x0000_i1478" DrawAspect="Content" ObjectID="_1828290371" r:id="rId803"/>
        </w:object>
      </w:r>
      <w:r>
        <w:rPr>
          <w:rFonts w:ascii="Times New Roman" w:hAnsi="Times New Roman"/>
          <w:kern w:val="2"/>
          <w:sz w:val="21"/>
          <w:szCs w:val="22"/>
        </w:rPr>
        <w:t>的解析式为</w:t>
      </w:r>
      <w:r>
        <w:object w:dxaOrig="626" w:dyaOrig="230">
          <v:shape id="_x0000_i1479" type="#_x0000_t75" alt=" " style="width:31.5pt;height:11pt" o:ole="">
            <v:imagedata r:id="rId685" o:title="eqId8f1d8d5cea065075fe50706abe3ae802"/>
          </v:shape>
          <o:OLEObject Type="Embed" ProgID="Equation.DSMT4" ShapeID="_x0000_i1479" DrawAspect="Content" ObjectID="_1828290372" r:id="rId80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直线</w:t>
      </w:r>
      <w:r>
        <w:object w:dxaOrig="376" w:dyaOrig="250">
          <v:shape id="_x0000_i1480" type="#_x0000_t75" alt=" " style="width:18.5pt;height:13pt" o:ole="">
            <v:imagedata r:id="rId394" o:title="eqId828628c0876b45381c9a0edeb0fec236"/>
          </v:shape>
          <o:OLEObject Type="Embed" ProgID="Equation.DSMT4" ShapeID="_x0000_i1480" DrawAspect="Content" ObjectID="_1828290373" r:id="rId805"/>
        </w:object>
      </w:r>
      <w:r>
        <w:rPr>
          <w:rFonts w:ascii="Times New Roman" w:hAnsi="Times New Roman"/>
          <w:kern w:val="2"/>
          <w:sz w:val="21"/>
          <w:szCs w:val="22"/>
        </w:rPr>
        <w:t>的解析式为</w:t>
      </w:r>
      <w:r>
        <w:object w:dxaOrig="501" w:dyaOrig="230">
          <v:shape id="_x0000_i1481" type="#_x0000_t75" alt=" " style="width:24.5pt;height:11pt" o:ole="">
            <v:imagedata r:id="rId806" o:title="eqIdd77f5191798242b7b9b88a75e17e4425"/>
          </v:shape>
          <o:OLEObject Type="Embed" ProgID="Equation.DSMT4" ShapeID="_x0000_i1481" DrawAspect="Content" ObjectID="_1828290374" r:id="rId80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设直线</w:t>
      </w:r>
      <w:r>
        <w:object w:dxaOrig="355" w:dyaOrig="230">
          <v:shape id="_x0000_i1482" type="#_x0000_t75" alt=" " style="width:18pt;height:11pt" o:ole="">
            <v:imagedata r:id="rId139" o:title="eqIdf52a58fbaf4fea03567e88a9f0f6e37e"/>
          </v:shape>
          <o:OLEObject Type="Embed" ProgID="Equation.DSMT4" ShapeID="_x0000_i1482" DrawAspect="Content" ObjectID="_1828290375" r:id="rId808"/>
        </w:object>
      </w:r>
      <w:r>
        <w:rPr>
          <w:rFonts w:ascii="Times New Roman" w:hAnsi="Times New Roman"/>
          <w:kern w:val="2"/>
          <w:sz w:val="21"/>
          <w:szCs w:val="22"/>
        </w:rPr>
        <w:t>的解析式为，</w:t>
      </w:r>
      <w:r>
        <w:object w:dxaOrig="960" w:dyaOrig="313">
          <v:shape id="_x0000_i1483" type="#_x0000_t75" alt=" " style="width:48pt;height:15.5pt" o:ole="">
            <v:imagedata r:id="rId809" o:title="eqIde0c143e0781facdd4e4b6db9854e0ad2"/>
          </v:shape>
          <o:OLEObject Type="Embed" ProgID="Equation.DSMT4" ShapeID="_x0000_i1483" DrawAspect="Content" ObjectID="_1828290376" r:id="rId810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878" w:dyaOrig="1294">
          <v:shape id="_x0000_i1484" type="#_x0000_t75" alt=" " style="width:93.5pt;height:64.5pt" o:ole="">
            <v:imagedata r:id="rId811" o:title="eqIdc8a625952dc3f383ad004e32f4b28aa0"/>
          </v:shape>
          <o:OLEObject Type="Embed" ProgID="Equation.DSMT4" ShapeID="_x0000_i1484" DrawAspect="Content" ObjectID="_1828290377" r:id="rId812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1043" w:dyaOrig="1190">
          <v:shape id="_x0000_i1485" type="#_x0000_t75" alt=" " style="width:52.5pt;height:59.5pt" o:ole="">
            <v:imagedata r:id="rId813" o:title="eqId840b132eb451de623b8750903af795ca"/>
          </v:shape>
          <o:OLEObject Type="Embed" ProgID="Equation.DSMT4" ShapeID="_x0000_i1485" DrawAspect="Content" ObjectID="_1828290378" r:id="rId814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直线</w:t>
      </w:r>
      <w:r>
        <w:object w:dxaOrig="355" w:dyaOrig="230">
          <v:shape id="_x0000_i1486" type="#_x0000_t75" alt=" " style="width:18pt;height:11pt" o:ole="">
            <v:imagedata r:id="rId139" o:title="eqIdf52a58fbaf4fea03567e88a9f0f6e37e"/>
          </v:shape>
          <o:OLEObject Type="Embed" ProgID="Equation.DSMT4" ShapeID="_x0000_i1486" DrawAspect="Content" ObjectID="_1828290379" r:id="rId815"/>
        </w:object>
      </w:r>
      <w:r>
        <w:rPr>
          <w:rFonts w:ascii="Times New Roman" w:hAnsi="Times New Roman"/>
          <w:kern w:val="2"/>
          <w:sz w:val="21"/>
          <w:szCs w:val="22"/>
        </w:rPr>
        <w:t>的解析式为，</w:t>
      </w:r>
      <w:r>
        <w:object w:dxaOrig="1544" w:dyaOrig="584">
          <v:shape id="_x0000_i1487" type="#_x0000_t75" alt=" " style="width:77.5pt;height:29.5pt" o:ole="">
            <v:imagedata r:id="rId816" o:title="eqId27cb1908ec5bed8bb30478dda1aa1777"/>
          </v:shape>
          <o:OLEObject Type="Embed" ProgID="Equation.DSMT4" ShapeID="_x0000_i1487" DrawAspect="Content" ObjectID="_1828290380" r:id="rId81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联立直线</w:t>
      </w:r>
      <w:r>
        <w:object w:dxaOrig="355" w:dyaOrig="230">
          <v:shape id="_x0000_i1488" type="#_x0000_t75" alt=" " style="width:18pt;height:11pt" o:ole="">
            <v:imagedata r:id="rId139" o:title="eqIdf52a58fbaf4fea03567e88a9f0f6e37e"/>
          </v:shape>
          <o:OLEObject Type="Embed" ProgID="Equation.DSMT4" ShapeID="_x0000_i1488" DrawAspect="Content" ObjectID="_1828290381" r:id="rId818"/>
        </w:object>
      </w:r>
      <w:r>
        <w:rPr>
          <w:rFonts w:ascii="Times New Roman" w:hAnsi="Times New Roman"/>
          <w:kern w:val="2"/>
          <w:sz w:val="21"/>
          <w:szCs w:val="22"/>
        </w:rPr>
        <w:t>和直线</w:t>
      </w:r>
      <w:r>
        <w:object w:dxaOrig="376" w:dyaOrig="250">
          <v:shape id="_x0000_i1489" type="#_x0000_t75" alt=" " style="width:18.5pt;height:13pt" o:ole="">
            <v:imagedata r:id="rId394" o:title="eqId828628c0876b45381c9a0edeb0fec236"/>
          </v:shape>
          <o:OLEObject Type="Embed" ProgID="Equation.DSMT4" ShapeID="_x0000_i1489" DrawAspect="Content" ObjectID="_1828290382" r:id="rId819"/>
        </w:object>
      </w:r>
      <w:r>
        <w:rPr>
          <w:rFonts w:ascii="Times New Roman" w:hAnsi="Times New Roman"/>
          <w:kern w:val="2"/>
          <w:sz w:val="21"/>
          <w:szCs w:val="22"/>
        </w:rPr>
        <w:t>的解析式为</w:t>
      </w:r>
      <w:r>
        <w:object w:dxaOrig="1544" w:dyaOrig="584">
          <v:shape id="_x0000_i1490" type="#_x0000_t75" alt=" " style="width:77.5pt;height:29.5pt" o:ole="">
            <v:imagedata r:id="rId820" o:title="eqIdbd3da11c96c5578584dbdd4ba6e0bfc5"/>
          </v:shape>
          <o:OLEObject Type="Embed" ProgID="Equation.DSMT4" ShapeID="_x0000_i1490" DrawAspect="Content" ObjectID="_1828290383" r:id="rId82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939" w:dyaOrig="584">
          <v:shape id="_x0000_i1491" type="#_x0000_t75" alt=" " style="width:47pt;height:29.5pt" o:ole="">
            <v:imagedata r:id="rId822" o:title="eqIdc1aeaf8c74abbc34aaadd03664254375"/>
          </v:shape>
          <o:OLEObject Type="Embed" ProgID="Equation.DSMT4" ShapeID="_x0000_i1491" DrawAspect="Content" ObjectID="_1828290384" r:id="rId82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C</w:t>
      </w:r>
      <w:r>
        <w:rPr>
          <w:rFonts w:ascii="Times New Roman" w:hAnsi="Times New Roman"/>
          <w:kern w:val="2"/>
          <w:sz w:val="21"/>
          <w:szCs w:val="22"/>
        </w:rPr>
        <w:t>的坐标为</w:t>
      </w:r>
      <w:r>
        <w:object w:dxaOrig="1461" w:dyaOrig="668">
          <v:shape id="_x0000_i1492" type="#_x0000_t75" alt=" " style="width:73pt;height:33.5pt" o:ole="">
            <v:imagedata r:id="rId824" o:title="eqId1442dbe0efb034dd23a03d9af5c3f781"/>
          </v:shape>
          <o:OLEObject Type="Embed" ProgID="Equation.DSMT4" ShapeID="_x0000_i1492" DrawAspect="Content" ObjectID="_1828290385" r:id="rId82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715" w:dyaOrig="772">
          <v:shape id="_x0000_i1493" type="#_x0000_t75" alt=" " style="width:186pt;height:38.5pt" o:ole="">
            <v:imagedata r:id="rId826" o:title="eqIdfba1ffc2c927ed4d8b82ed726c772a23"/>
          </v:shape>
          <o:OLEObject Type="Embed" ProgID="Equation.DSMT4" ShapeID="_x0000_i1493" DrawAspect="Content" ObjectID="_1828290386" r:id="rId827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2191" w:dyaOrig="459">
          <v:shape id="_x0000_i1494" type="#_x0000_t75" alt=" " style="width:109.5pt;height:23pt" o:ole="">
            <v:imagedata r:id="rId828" o:title="eqId03f253b3cdaf9073e8af6b06c29edabd"/>
          </v:shape>
          <o:OLEObject Type="Embed" ProgID="Equation.DSMT4" ShapeID="_x0000_i1494" DrawAspect="Content" ObjectID="_1828290387" r:id="rId829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3214" w:dyaOrig="897">
          <v:shape id="_x0000_i1495" type="#_x0000_t75" alt=" " style="width:160.5pt;height:45pt" o:ole="">
            <v:imagedata r:id="rId830" o:title="eqId52b36ebed2d62f0740ac27456e9ce260"/>
          </v:shape>
          <o:OLEObject Type="Embed" ProgID="Equation.DSMT4" ShapeID="_x0000_i1495" DrawAspect="Content" ObjectID="_1828290388" r:id="rId831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∵</w:t>
      </w:r>
      <w:r>
        <w:object w:dxaOrig="1795" w:dyaOrig="250">
          <v:shape id="_x0000_i1496" type="#_x0000_t75" alt=" " style="width:90pt;height:13pt" o:ole="">
            <v:imagedata r:id="rId832" o:title="eqId67c47353f6ff1de65cb110198764f25e"/>
          </v:shape>
          <o:OLEObject Type="Embed" ProgID="Equation.DSMT4" ShapeID="_x0000_i1496" DrawAspect="Content" ObjectID="_1828290389" r:id="rId833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2045" w:dyaOrig="250">
          <v:shape id="_x0000_i1497" type="#_x0000_t75" alt=" " style="width:102pt;height:13pt" o:ole="">
            <v:imagedata r:id="rId834" o:title="eqId1b5cbe353e3de808e5591b2c8a0861ec"/>
          </v:shape>
          <o:OLEObject Type="Embed" ProgID="Equation.DSMT4" ShapeID="_x0000_i1497" DrawAspect="Content" ObjectID="_1828290390" r:id="rId835"/>
        </w:object>
      </w:r>
      <w:r>
        <w:rPr>
          <w:rFonts w:ascii="Times New Roman" w:hAnsi="Times New Roman"/>
          <w:kern w:val="2"/>
          <w:sz w:val="21"/>
          <w:szCs w:val="22"/>
        </w:rPr>
        <w:t>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object w:dxaOrig="1043" w:dyaOrig="543">
          <v:shape id="_x0000_i1498" type="#_x0000_t75" alt=" " style="width:52.5pt;height:27pt" o:ole="">
            <v:imagedata r:id="rId836" o:title="eqId9bb234357f6c3b1faf9a8f89b605b7f8"/>
          </v:shape>
          <o:OLEObject Type="Embed" ProgID="Equation.DSMT4" ShapeID="_x0000_i1498" DrawAspect="Content" ObjectID="_1828290391" r:id="rId837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962" w:dyaOrig="355">
          <v:shape id="_x0000_i1499" type="#_x0000_t75" alt=" " style="width:98.5pt;height:18pt" o:ole="">
            <v:imagedata r:id="rId838" o:title="eqIda74c9a44644bd78c12d22c96ed8ac955"/>
          </v:shape>
          <o:OLEObject Type="Embed" ProgID="Equation.DSMT4" ShapeID="_x0000_i1499" DrawAspect="Content" ObjectID="_1828290392" r:id="rId839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816" w:dyaOrig="292">
          <v:shape id="_x0000_i1500" type="#_x0000_t75" alt=" " style="width:90.5pt;height:14pt" o:ole="">
            <v:imagedata r:id="rId840" o:title="eqId82efd0cdefbcc6b3bed269c942408148"/>
          </v:shape>
          <o:OLEObject Type="Embed" ProgID="Equation.DSMT4" ShapeID="_x0000_i1500" DrawAspect="Content" ObjectID="_1828290393" r:id="rId841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object w:dxaOrig="1357" w:dyaOrig="271">
          <v:shape id="_x0000_i1501" type="#_x0000_t75" alt=" " style="width:67.5pt;height:13.5pt" o:ole="">
            <v:imagedata r:id="rId842" o:title="eqId76e50ecd49f33eca15e88df1ea69310f"/>
          </v:shape>
          <o:OLEObject Type="Embed" ProgID="Equation.DSMT4" ShapeID="_x0000_i1501" DrawAspect="Content" ObjectID="_1828290394" r:id="rId843"/>
        </w:objec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解得</w:t>
      </w:r>
      <w:r>
        <w:object w:dxaOrig="2087" w:dyaOrig="355">
          <v:shape id="_x0000_i1502" type="#_x0000_t75" alt=" " style="width:104pt;height:18pt" o:ole="">
            <v:imagedata r:id="rId844" o:title="eqId1ef193e146bd016944894d16c83b5f4b"/>
          </v:shape>
          <o:OLEObject Type="Embed" ProgID="Equation.DSMT4" ShapeID="_x0000_i1502" DrawAspect="Content" ObjectID="_1828290395" r:id="rId845"/>
        </w:object>
      </w:r>
      <w:r>
        <w:rPr>
          <w:rFonts w:ascii="Times New Roman" w:hAnsi="Times New Roman"/>
          <w:kern w:val="2"/>
          <w:sz w:val="21"/>
          <w:szCs w:val="22"/>
        </w:rPr>
        <w:t>（舍去），</w:t>
      </w:r>
    </w:p>
    <w:p w:rsidR="003A4BDC" w:rsidRDefault="000E4F95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r>
        <w:rPr>
          <w:rFonts w:ascii="Times New Roman" w:hAnsi="Times New Roman"/>
          <w:kern w:val="2"/>
          <w:sz w:val="21"/>
          <w:szCs w:val="22"/>
        </w:rPr>
        <w:t>∴</w:t>
      </w:r>
      <w:r>
        <w:rPr>
          <w:rFonts w:ascii="Times New Roman" w:hAnsi="Times New Roman"/>
          <w:kern w:val="2"/>
          <w:sz w:val="21"/>
          <w:szCs w:val="22"/>
        </w:rPr>
        <w:t>点</w:t>
      </w:r>
      <w:r>
        <w:rPr>
          <w:rFonts w:ascii="Times New Roman" w:eastAsia="Times New Roman" w:hAnsi="Times New Roman"/>
          <w:i/>
          <w:kern w:val="2"/>
          <w:sz w:val="21"/>
          <w:szCs w:val="22"/>
        </w:rPr>
        <w:t>B</w:t>
      </w:r>
      <w:r>
        <w:rPr>
          <w:rFonts w:ascii="Times New Roman" w:hAnsi="Times New Roman"/>
          <w:kern w:val="2"/>
          <w:sz w:val="21"/>
          <w:szCs w:val="22"/>
        </w:rPr>
        <w:t>的坐标为</w:t>
      </w:r>
      <w:r>
        <w:object w:dxaOrig="1607" w:dyaOrig="417">
          <v:shape id="_x0000_i1503" type="#_x0000_t75" alt=" " style="width:80.5pt;height:21pt" o:ole="">
            <v:imagedata r:id="rId690" o:title="eqIdc13d57b366cac974ef350b7565e23f5c"/>
          </v:shape>
          <o:OLEObject Type="Embed" ProgID="Equation.DSMT4" ShapeID="_x0000_i1503" DrawAspect="Content" ObjectID="_1828290396" r:id="rId846"/>
        </w:object>
      </w:r>
      <w:r>
        <w:rPr>
          <w:rFonts w:ascii="Times New Roman" w:hAnsi="Times New Roman"/>
          <w:kern w:val="2"/>
          <w:sz w:val="21"/>
          <w:szCs w:val="22"/>
        </w:rPr>
        <w:t>．</w:t>
      </w:r>
    </w:p>
    <w:p w:rsidR="003A4BDC" w:rsidRDefault="00157204" w:rsidP="006116AB">
      <w:pPr>
        <w:pStyle w:val="1"/>
        <w:spacing w:line="360" w:lineRule="auto"/>
        <w:jc w:val="left"/>
        <w:textAlignment w:val="center"/>
        <w:rPr>
          <w:rFonts w:ascii="Times New Roman" w:hAnsi="Times New Roman"/>
          <w:kern w:val="2"/>
          <w:sz w:val="21"/>
          <w:szCs w:val="22"/>
        </w:rPr>
      </w:pPr>
      <w:bookmarkStart w:id="0" w:name="_GoBack"/>
      <w:bookmarkEnd w:id="0"/>
    </w:p>
    <w:sectPr w:rsidR="003A4BDC" w:rsidSect="003B0B12">
      <w:headerReference w:type="default" r:id="rId847"/>
      <w:pgSz w:w="11906" w:h="16838"/>
      <w:pgMar w:top="144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1596C" w:rsidRDefault="00D1596C">
      <w:r>
        <w:separator/>
      </w:r>
    </w:p>
  </w:endnote>
  <w:endnote w:type="continuationSeparator" w:id="0">
    <w:p w:rsidR="00D1596C" w:rsidRDefault="00D1596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新宋体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1596C" w:rsidRDefault="00D1596C">
      <w:r>
        <w:separator/>
      </w:r>
    </w:p>
  </w:footnote>
  <w:footnote w:type="continuationSeparator" w:id="0">
    <w:p w:rsidR="00D1596C" w:rsidRDefault="00D1596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7204" w:rsidRPr="00157204" w:rsidRDefault="00157204" w:rsidP="00157204">
    <w:pPr>
      <w:pStyle w:val="a4"/>
      <w:pBdr>
        <w:bottom w:val="none" w:sz="0" w:space="0" w:color="auto"/>
      </w:pBd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attachedTemplate r:id="rId1"/>
  <w:doNotTrackMoves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3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2617A"/>
    <w:rsid w:val="000E4F95"/>
    <w:rsid w:val="00157204"/>
    <w:rsid w:val="003B0B12"/>
    <w:rsid w:val="003E6DF0"/>
    <w:rsid w:val="0062617A"/>
    <w:rsid w:val="00A335F9"/>
    <w:rsid w:val="00D1596C"/>
    <w:rsid w:val="00FB5C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Note Heading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qFormat/>
    <w:rsid w:val="003B0B12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rsid w:val="003B0B1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">
    <w:name w:val="页脚 Char"/>
    <w:link w:val="a3"/>
    <w:uiPriority w:val="99"/>
    <w:rsid w:val="003B0B12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3B0B1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link w:val="a4"/>
    <w:uiPriority w:val="99"/>
    <w:rsid w:val="003B0B12"/>
    <w:rPr>
      <w:sz w:val="18"/>
      <w:szCs w:val="18"/>
    </w:rPr>
  </w:style>
  <w:style w:type="paragraph" w:customStyle="1" w:styleId="1">
    <w:name w:val="正文1"/>
    <w:qFormat/>
    <w:rsid w:val="003B0B12"/>
    <w:pPr>
      <w:widowControl w:val="0"/>
      <w:jc w:val="both"/>
    </w:pPr>
  </w:style>
  <w:style w:type="paragraph" w:styleId="a5">
    <w:name w:val="Balloon Text"/>
    <w:basedOn w:val="a"/>
    <w:link w:val="Char1"/>
    <w:uiPriority w:val="99"/>
    <w:semiHidden/>
    <w:unhideWhenUsed/>
    <w:rsid w:val="00FB5C9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B5C97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0.bin"/><Relationship Id="rId671" Type="http://schemas.openxmlformats.org/officeDocument/2006/relationships/oleObject" Target="embeddings/oleObject370.bin"/><Relationship Id="rId769" Type="http://schemas.openxmlformats.org/officeDocument/2006/relationships/oleObject" Target="embeddings/oleObject435.bin"/><Relationship Id="rId21" Type="http://schemas.openxmlformats.org/officeDocument/2006/relationships/oleObject" Target="embeddings/oleObject6.bin"/><Relationship Id="rId324" Type="http://schemas.openxmlformats.org/officeDocument/2006/relationships/oleObject" Target="embeddings/oleObject164.bin"/><Relationship Id="rId531" Type="http://schemas.openxmlformats.org/officeDocument/2006/relationships/oleObject" Target="embeddings/oleObject288.bin"/><Relationship Id="rId629" Type="http://schemas.openxmlformats.org/officeDocument/2006/relationships/oleObject" Target="embeddings/oleObject348.bin"/><Relationship Id="rId170" Type="http://schemas.openxmlformats.org/officeDocument/2006/relationships/oleObject" Target="embeddings/oleObject76.bin"/><Relationship Id="rId836" Type="http://schemas.openxmlformats.org/officeDocument/2006/relationships/image" Target="media/image358.wmf"/><Relationship Id="rId268" Type="http://schemas.openxmlformats.org/officeDocument/2006/relationships/oleObject" Target="embeddings/oleObject134.bin"/><Relationship Id="rId475" Type="http://schemas.openxmlformats.org/officeDocument/2006/relationships/oleObject" Target="embeddings/oleObject250.bin"/><Relationship Id="rId682" Type="http://schemas.openxmlformats.org/officeDocument/2006/relationships/oleObject" Target="embeddings/oleObject376.bin"/><Relationship Id="rId32" Type="http://schemas.openxmlformats.org/officeDocument/2006/relationships/oleObject" Target="embeddings/oleObject11.bin"/><Relationship Id="rId128" Type="http://schemas.openxmlformats.org/officeDocument/2006/relationships/oleObject" Target="embeddings/oleObject55.bin"/><Relationship Id="rId335" Type="http://schemas.openxmlformats.org/officeDocument/2006/relationships/image" Target="media/image161.wmf"/><Relationship Id="rId542" Type="http://schemas.openxmlformats.org/officeDocument/2006/relationships/image" Target="media/image244.wmf"/><Relationship Id="rId181" Type="http://schemas.openxmlformats.org/officeDocument/2006/relationships/oleObject" Target="embeddings/oleObject83.bin"/><Relationship Id="rId402" Type="http://schemas.openxmlformats.org/officeDocument/2006/relationships/oleObject" Target="embeddings/oleObject208.bin"/><Relationship Id="rId847" Type="http://schemas.openxmlformats.org/officeDocument/2006/relationships/header" Target="header1.xml"/><Relationship Id="rId279" Type="http://schemas.openxmlformats.org/officeDocument/2006/relationships/image" Target="media/image134.wmf"/><Relationship Id="rId486" Type="http://schemas.openxmlformats.org/officeDocument/2006/relationships/oleObject" Target="embeddings/oleObject258.bin"/><Relationship Id="rId693" Type="http://schemas.openxmlformats.org/officeDocument/2006/relationships/oleObject" Target="embeddings/oleObject383.bin"/><Relationship Id="rId707" Type="http://schemas.openxmlformats.org/officeDocument/2006/relationships/oleObject" Target="embeddings/oleObject392.bin"/><Relationship Id="rId43" Type="http://schemas.openxmlformats.org/officeDocument/2006/relationships/image" Target="media/image22.wmf"/><Relationship Id="rId139" Type="http://schemas.openxmlformats.org/officeDocument/2006/relationships/image" Target="media/image73.wmf"/><Relationship Id="rId346" Type="http://schemas.openxmlformats.org/officeDocument/2006/relationships/image" Target="media/image165.wmf"/><Relationship Id="rId553" Type="http://schemas.openxmlformats.org/officeDocument/2006/relationships/image" Target="media/image249.wmf"/><Relationship Id="rId760" Type="http://schemas.openxmlformats.org/officeDocument/2006/relationships/oleObject" Target="embeddings/oleObject429.bin"/><Relationship Id="rId192" Type="http://schemas.openxmlformats.org/officeDocument/2006/relationships/image" Target="media/image98.wmf"/><Relationship Id="rId206" Type="http://schemas.openxmlformats.org/officeDocument/2006/relationships/image" Target="media/image103.wmf"/><Relationship Id="rId413" Type="http://schemas.openxmlformats.org/officeDocument/2006/relationships/oleObject" Target="embeddings/oleObject214.bin"/><Relationship Id="rId497" Type="http://schemas.openxmlformats.org/officeDocument/2006/relationships/oleObject" Target="embeddings/oleObject266.bin"/><Relationship Id="rId620" Type="http://schemas.openxmlformats.org/officeDocument/2006/relationships/oleObject" Target="embeddings/oleObject343.bin"/><Relationship Id="rId718" Type="http://schemas.openxmlformats.org/officeDocument/2006/relationships/image" Target="media/image315.wmf"/><Relationship Id="rId357" Type="http://schemas.openxmlformats.org/officeDocument/2006/relationships/oleObject" Target="embeddings/oleObject184.bin"/><Relationship Id="rId54" Type="http://schemas.openxmlformats.org/officeDocument/2006/relationships/image" Target="media/image28.wmf"/><Relationship Id="rId217" Type="http://schemas.openxmlformats.org/officeDocument/2006/relationships/image" Target="media/image108.jpeg"/><Relationship Id="rId564" Type="http://schemas.openxmlformats.org/officeDocument/2006/relationships/oleObject" Target="embeddings/oleObject306.bin"/><Relationship Id="rId771" Type="http://schemas.openxmlformats.org/officeDocument/2006/relationships/oleObject" Target="embeddings/oleObject437.bin"/><Relationship Id="rId424" Type="http://schemas.openxmlformats.org/officeDocument/2006/relationships/image" Target="media/image199.png"/><Relationship Id="rId631" Type="http://schemas.openxmlformats.org/officeDocument/2006/relationships/oleObject" Target="embeddings/oleObject349.bin"/><Relationship Id="rId729" Type="http://schemas.openxmlformats.org/officeDocument/2006/relationships/oleObject" Target="embeddings/oleObject405.bin"/><Relationship Id="rId270" Type="http://schemas.openxmlformats.org/officeDocument/2006/relationships/oleObject" Target="embeddings/oleObject135.bin"/><Relationship Id="rId65" Type="http://schemas.openxmlformats.org/officeDocument/2006/relationships/oleObject" Target="embeddings/oleObject25.bin"/><Relationship Id="rId130" Type="http://schemas.openxmlformats.org/officeDocument/2006/relationships/oleObject" Target="embeddings/oleObject56.bin"/><Relationship Id="rId368" Type="http://schemas.openxmlformats.org/officeDocument/2006/relationships/image" Target="media/image173.wmf"/><Relationship Id="rId575" Type="http://schemas.openxmlformats.org/officeDocument/2006/relationships/oleObject" Target="embeddings/oleObject316.bin"/><Relationship Id="rId740" Type="http://schemas.openxmlformats.org/officeDocument/2006/relationships/oleObject" Target="embeddings/oleObject415.bin"/><Relationship Id="rId782" Type="http://schemas.openxmlformats.org/officeDocument/2006/relationships/image" Target="media/image334.wmf"/><Relationship Id="rId838" Type="http://schemas.openxmlformats.org/officeDocument/2006/relationships/image" Target="media/image359.wmf"/><Relationship Id="rId172" Type="http://schemas.openxmlformats.org/officeDocument/2006/relationships/oleObject" Target="embeddings/oleObject77.bin"/><Relationship Id="rId228" Type="http://schemas.openxmlformats.org/officeDocument/2006/relationships/oleObject" Target="embeddings/oleObject112.bin"/><Relationship Id="rId435" Type="http://schemas.openxmlformats.org/officeDocument/2006/relationships/oleObject" Target="embeddings/oleObject226.bin"/><Relationship Id="rId477" Type="http://schemas.openxmlformats.org/officeDocument/2006/relationships/oleObject" Target="embeddings/oleObject251.bin"/><Relationship Id="rId600" Type="http://schemas.openxmlformats.org/officeDocument/2006/relationships/oleObject" Target="embeddings/oleObject331.bin"/><Relationship Id="rId642" Type="http://schemas.openxmlformats.org/officeDocument/2006/relationships/oleObject" Target="embeddings/oleObject355.bin"/><Relationship Id="rId684" Type="http://schemas.openxmlformats.org/officeDocument/2006/relationships/oleObject" Target="embeddings/oleObject377.bin"/><Relationship Id="rId281" Type="http://schemas.openxmlformats.org/officeDocument/2006/relationships/oleObject" Target="embeddings/oleObject142.bin"/><Relationship Id="rId337" Type="http://schemas.openxmlformats.org/officeDocument/2006/relationships/image" Target="media/image162.wmf"/><Relationship Id="rId502" Type="http://schemas.openxmlformats.org/officeDocument/2006/relationships/oleObject" Target="embeddings/oleObject270.bin"/><Relationship Id="rId34" Type="http://schemas.openxmlformats.org/officeDocument/2006/relationships/oleObject" Target="embeddings/oleObject12.bin"/><Relationship Id="rId76" Type="http://schemas.openxmlformats.org/officeDocument/2006/relationships/image" Target="media/image41.wmf"/><Relationship Id="rId141" Type="http://schemas.openxmlformats.org/officeDocument/2006/relationships/oleObject" Target="embeddings/oleObject63.bin"/><Relationship Id="rId379" Type="http://schemas.openxmlformats.org/officeDocument/2006/relationships/oleObject" Target="embeddings/oleObject196.bin"/><Relationship Id="rId544" Type="http://schemas.openxmlformats.org/officeDocument/2006/relationships/image" Target="media/image245.wmf"/><Relationship Id="rId586" Type="http://schemas.openxmlformats.org/officeDocument/2006/relationships/image" Target="media/image258.wmf"/><Relationship Id="rId751" Type="http://schemas.openxmlformats.org/officeDocument/2006/relationships/image" Target="media/image324.wmf"/><Relationship Id="rId793" Type="http://schemas.openxmlformats.org/officeDocument/2006/relationships/oleObject" Target="embeddings/oleObject449.bin"/><Relationship Id="rId807" Type="http://schemas.openxmlformats.org/officeDocument/2006/relationships/oleObject" Target="embeddings/oleObject457.bin"/><Relationship Id="rId849" Type="http://schemas.openxmlformats.org/officeDocument/2006/relationships/theme" Target="theme/theme1.xml"/><Relationship Id="rId7" Type="http://schemas.openxmlformats.org/officeDocument/2006/relationships/oleObject" Target="embeddings/oleObject1.bin"/><Relationship Id="rId183" Type="http://schemas.openxmlformats.org/officeDocument/2006/relationships/image" Target="media/image94.wmf"/><Relationship Id="rId239" Type="http://schemas.openxmlformats.org/officeDocument/2006/relationships/image" Target="media/image116.wmf"/><Relationship Id="rId390" Type="http://schemas.openxmlformats.org/officeDocument/2006/relationships/oleObject" Target="embeddings/oleObject202.bin"/><Relationship Id="rId404" Type="http://schemas.openxmlformats.org/officeDocument/2006/relationships/image" Target="media/image190.wmf"/><Relationship Id="rId446" Type="http://schemas.openxmlformats.org/officeDocument/2006/relationships/image" Target="media/image209.wmf"/><Relationship Id="rId611" Type="http://schemas.openxmlformats.org/officeDocument/2006/relationships/image" Target="media/image268.wmf"/><Relationship Id="rId653" Type="http://schemas.openxmlformats.org/officeDocument/2006/relationships/oleObject" Target="embeddings/oleObject361.bin"/><Relationship Id="rId250" Type="http://schemas.openxmlformats.org/officeDocument/2006/relationships/oleObject" Target="embeddings/oleObject124.bin"/><Relationship Id="rId292" Type="http://schemas.openxmlformats.org/officeDocument/2006/relationships/image" Target="media/image140.wmf"/><Relationship Id="rId306" Type="http://schemas.openxmlformats.org/officeDocument/2006/relationships/image" Target="media/image146.wmf"/><Relationship Id="rId488" Type="http://schemas.openxmlformats.org/officeDocument/2006/relationships/oleObject" Target="embeddings/oleObject260.bin"/><Relationship Id="rId695" Type="http://schemas.openxmlformats.org/officeDocument/2006/relationships/oleObject" Target="embeddings/oleObject384.bin"/><Relationship Id="rId709" Type="http://schemas.openxmlformats.org/officeDocument/2006/relationships/oleObject" Target="embeddings/oleObject393.bin"/><Relationship Id="rId45" Type="http://schemas.openxmlformats.org/officeDocument/2006/relationships/image" Target="media/image23.png"/><Relationship Id="rId87" Type="http://schemas.openxmlformats.org/officeDocument/2006/relationships/oleObject" Target="embeddings/oleObject36.bin"/><Relationship Id="rId110" Type="http://schemas.openxmlformats.org/officeDocument/2006/relationships/oleObject" Target="embeddings/oleObject47.bin"/><Relationship Id="rId348" Type="http://schemas.openxmlformats.org/officeDocument/2006/relationships/oleObject" Target="embeddings/oleObject178.bin"/><Relationship Id="rId513" Type="http://schemas.openxmlformats.org/officeDocument/2006/relationships/image" Target="media/image230.wmf"/><Relationship Id="rId555" Type="http://schemas.openxmlformats.org/officeDocument/2006/relationships/oleObject" Target="embeddings/oleObject301.bin"/><Relationship Id="rId597" Type="http://schemas.openxmlformats.org/officeDocument/2006/relationships/image" Target="media/image263.wmf"/><Relationship Id="rId720" Type="http://schemas.openxmlformats.org/officeDocument/2006/relationships/image" Target="media/image316.wmf"/><Relationship Id="rId762" Type="http://schemas.openxmlformats.org/officeDocument/2006/relationships/oleObject" Target="embeddings/oleObject430.bin"/><Relationship Id="rId818" Type="http://schemas.openxmlformats.org/officeDocument/2006/relationships/oleObject" Target="embeddings/oleObject464.bin"/><Relationship Id="rId152" Type="http://schemas.openxmlformats.org/officeDocument/2006/relationships/image" Target="media/image80.png"/><Relationship Id="rId194" Type="http://schemas.openxmlformats.org/officeDocument/2006/relationships/oleObject" Target="embeddings/oleObject91.bin"/><Relationship Id="rId208" Type="http://schemas.openxmlformats.org/officeDocument/2006/relationships/image" Target="media/image104.wmf"/><Relationship Id="rId415" Type="http://schemas.openxmlformats.org/officeDocument/2006/relationships/oleObject" Target="embeddings/oleObject215.bin"/><Relationship Id="rId457" Type="http://schemas.openxmlformats.org/officeDocument/2006/relationships/image" Target="media/image214.wmf"/><Relationship Id="rId622" Type="http://schemas.openxmlformats.org/officeDocument/2006/relationships/image" Target="media/image273.wmf"/><Relationship Id="rId261" Type="http://schemas.openxmlformats.org/officeDocument/2006/relationships/image" Target="media/image126.wmf"/><Relationship Id="rId499" Type="http://schemas.openxmlformats.org/officeDocument/2006/relationships/image" Target="media/image227.wmf"/><Relationship Id="rId664" Type="http://schemas.openxmlformats.org/officeDocument/2006/relationships/image" Target="media/image293.wmf"/><Relationship Id="rId14" Type="http://schemas.openxmlformats.org/officeDocument/2006/relationships/image" Target="media/image7.wmf"/><Relationship Id="rId56" Type="http://schemas.openxmlformats.org/officeDocument/2006/relationships/image" Target="media/image29.png"/><Relationship Id="rId317" Type="http://schemas.openxmlformats.org/officeDocument/2006/relationships/image" Target="media/image152.wmf"/><Relationship Id="rId359" Type="http://schemas.openxmlformats.org/officeDocument/2006/relationships/image" Target="media/image169.wmf"/><Relationship Id="rId524" Type="http://schemas.openxmlformats.org/officeDocument/2006/relationships/oleObject" Target="embeddings/oleObject284.bin"/><Relationship Id="rId566" Type="http://schemas.openxmlformats.org/officeDocument/2006/relationships/oleObject" Target="embeddings/oleObject307.bin"/><Relationship Id="rId731" Type="http://schemas.openxmlformats.org/officeDocument/2006/relationships/oleObject" Target="embeddings/oleObject407.bin"/><Relationship Id="rId773" Type="http://schemas.openxmlformats.org/officeDocument/2006/relationships/image" Target="media/image330.wmf"/><Relationship Id="rId98" Type="http://schemas.openxmlformats.org/officeDocument/2006/relationships/oleObject" Target="embeddings/oleObject41.bin"/><Relationship Id="rId121" Type="http://schemas.openxmlformats.org/officeDocument/2006/relationships/image" Target="media/image65.wmf"/><Relationship Id="rId163" Type="http://schemas.openxmlformats.org/officeDocument/2006/relationships/oleObject" Target="embeddings/oleObject72.bin"/><Relationship Id="rId219" Type="http://schemas.openxmlformats.org/officeDocument/2006/relationships/oleObject" Target="embeddings/oleObject105.bin"/><Relationship Id="rId370" Type="http://schemas.openxmlformats.org/officeDocument/2006/relationships/image" Target="media/image174.wmf"/><Relationship Id="rId426" Type="http://schemas.openxmlformats.org/officeDocument/2006/relationships/oleObject" Target="embeddings/oleObject221.bin"/><Relationship Id="rId633" Type="http://schemas.openxmlformats.org/officeDocument/2006/relationships/oleObject" Target="embeddings/oleObject350.bin"/><Relationship Id="rId829" Type="http://schemas.openxmlformats.org/officeDocument/2006/relationships/oleObject" Target="embeddings/oleObject470.bin"/><Relationship Id="rId230" Type="http://schemas.openxmlformats.org/officeDocument/2006/relationships/oleObject" Target="embeddings/oleObject113.bin"/><Relationship Id="rId468" Type="http://schemas.openxmlformats.org/officeDocument/2006/relationships/oleObject" Target="embeddings/oleObject246.bin"/><Relationship Id="rId675" Type="http://schemas.openxmlformats.org/officeDocument/2006/relationships/oleObject" Target="embeddings/oleObject372.bin"/><Relationship Id="rId840" Type="http://schemas.openxmlformats.org/officeDocument/2006/relationships/image" Target="media/image360.wmf"/><Relationship Id="rId25" Type="http://schemas.openxmlformats.org/officeDocument/2006/relationships/oleObject" Target="embeddings/oleObject8.bin"/><Relationship Id="rId67" Type="http://schemas.openxmlformats.org/officeDocument/2006/relationships/oleObject" Target="embeddings/oleObject26.bin"/><Relationship Id="rId272" Type="http://schemas.openxmlformats.org/officeDocument/2006/relationships/oleObject" Target="embeddings/oleObject136.bin"/><Relationship Id="rId328" Type="http://schemas.openxmlformats.org/officeDocument/2006/relationships/oleObject" Target="embeddings/oleObject166.bin"/><Relationship Id="rId535" Type="http://schemas.openxmlformats.org/officeDocument/2006/relationships/oleObject" Target="embeddings/oleObject290.bin"/><Relationship Id="rId577" Type="http://schemas.openxmlformats.org/officeDocument/2006/relationships/oleObject" Target="embeddings/oleObject318.bin"/><Relationship Id="rId700" Type="http://schemas.openxmlformats.org/officeDocument/2006/relationships/image" Target="media/image308.wmf"/><Relationship Id="rId742" Type="http://schemas.openxmlformats.org/officeDocument/2006/relationships/oleObject" Target="embeddings/oleObject416.bin"/><Relationship Id="rId132" Type="http://schemas.openxmlformats.org/officeDocument/2006/relationships/oleObject" Target="embeddings/oleObject57.bin"/><Relationship Id="rId174" Type="http://schemas.openxmlformats.org/officeDocument/2006/relationships/image" Target="media/image91.png"/><Relationship Id="rId381" Type="http://schemas.openxmlformats.org/officeDocument/2006/relationships/oleObject" Target="embeddings/oleObject197.bin"/><Relationship Id="rId602" Type="http://schemas.openxmlformats.org/officeDocument/2006/relationships/oleObject" Target="embeddings/oleObject333.bin"/><Relationship Id="rId784" Type="http://schemas.openxmlformats.org/officeDocument/2006/relationships/image" Target="media/image335.wmf"/><Relationship Id="rId241" Type="http://schemas.openxmlformats.org/officeDocument/2006/relationships/image" Target="media/image117.jpeg"/><Relationship Id="rId437" Type="http://schemas.openxmlformats.org/officeDocument/2006/relationships/oleObject" Target="embeddings/oleObject227.bin"/><Relationship Id="rId479" Type="http://schemas.openxmlformats.org/officeDocument/2006/relationships/oleObject" Target="embeddings/oleObject253.bin"/><Relationship Id="rId644" Type="http://schemas.openxmlformats.org/officeDocument/2006/relationships/oleObject" Target="embeddings/oleObject356.bin"/><Relationship Id="rId686" Type="http://schemas.openxmlformats.org/officeDocument/2006/relationships/oleObject" Target="embeddings/oleObject378.bin"/><Relationship Id="rId36" Type="http://schemas.openxmlformats.org/officeDocument/2006/relationships/oleObject" Target="embeddings/oleObject13.bin"/><Relationship Id="rId283" Type="http://schemas.openxmlformats.org/officeDocument/2006/relationships/oleObject" Target="embeddings/oleObject143.bin"/><Relationship Id="rId339" Type="http://schemas.openxmlformats.org/officeDocument/2006/relationships/image" Target="media/image163.wmf"/><Relationship Id="rId490" Type="http://schemas.openxmlformats.org/officeDocument/2006/relationships/oleObject" Target="embeddings/oleObject261.bin"/><Relationship Id="rId504" Type="http://schemas.openxmlformats.org/officeDocument/2006/relationships/oleObject" Target="embeddings/oleObject272.bin"/><Relationship Id="rId546" Type="http://schemas.openxmlformats.org/officeDocument/2006/relationships/image" Target="media/image246.wmf"/><Relationship Id="rId711" Type="http://schemas.openxmlformats.org/officeDocument/2006/relationships/oleObject" Target="embeddings/oleObject394.bin"/><Relationship Id="rId753" Type="http://schemas.openxmlformats.org/officeDocument/2006/relationships/oleObject" Target="embeddings/oleObject424.bin"/><Relationship Id="rId78" Type="http://schemas.openxmlformats.org/officeDocument/2006/relationships/image" Target="media/image42.wmf"/><Relationship Id="rId101" Type="http://schemas.openxmlformats.org/officeDocument/2006/relationships/image" Target="media/image54.wmf"/><Relationship Id="rId143" Type="http://schemas.openxmlformats.org/officeDocument/2006/relationships/image" Target="media/image74.png"/><Relationship Id="rId185" Type="http://schemas.openxmlformats.org/officeDocument/2006/relationships/oleObject" Target="embeddings/oleObject86.bin"/><Relationship Id="rId350" Type="http://schemas.openxmlformats.org/officeDocument/2006/relationships/oleObject" Target="embeddings/oleObject179.bin"/><Relationship Id="rId406" Type="http://schemas.openxmlformats.org/officeDocument/2006/relationships/image" Target="media/image191.wmf"/><Relationship Id="rId588" Type="http://schemas.openxmlformats.org/officeDocument/2006/relationships/image" Target="media/image259.wmf"/><Relationship Id="rId795" Type="http://schemas.openxmlformats.org/officeDocument/2006/relationships/oleObject" Target="embeddings/oleObject450.bin"/><Relationship Id="rId809" Type="http://schemas.openxmlformats.org/officeDocument/2006/relationships/image" Target="media/image346.wmf"/><Relationship Id="rId9" Type="http://schemas.openxmlformats.org/officeDocument/2006/relationships/oleObject" Target="embeddings/oleObject2.bin"/><Relationship Id="rId210" Type="http://schemas.openxmlformats.org/officeDocument/2006/relationships/image" Target="media/image105.wmf"/><Relationship Id="rId392" Type="http://schemas.openxmlformats.org/officeDocument/2006/relationships/image" Target="media/image184.wmf"/><Relationship Id="rId448" Type="http://schemas.openxmlformats.org/officeDocument/2006/relationships/image" Target="media/image210.wmf"/><Relationship Id="rId613" Type="http://schemas.openxmlformats.org/officeDocument/2006/relationships/image" Target="media/image269.jpeg"/><Relationship Id="rId655" Type="http://schemas.openxmlformats.org/officeDocument/2006/relationships/oleObject" Target="embeddings/oleObject362.bin"/><Relationship Id="rId697" Type="http://schemas.openxmlformats.org/officeDocument/2006/relationships/oleObject" Target="embeddings/oleObject385.bin"/><Relationship Id="rId820" Type="http://schemas.openxmlformats.org/officeDocument/2006/relationships/image" Target="media/image350.wmf"/><Relationship Id="rId252" Type="http://schemas.openxmlformats.org/officeDocument/2006/relationships/oleObject" Target="embeddings/oleObject125.bin"/><Relationship Id="rId294" Type="http://schemas.openxmlformats.org/officeDocument/2006/relationships/oleObject" Target="embeddings/oleObject149.bin"/><Relationship Id="rId308" Type="http://schemas.openxmlformats.org/officeDocument/2006/relationships/image" Target="media/image147.wmf"/><Relationship Id="rId515" Type="http://schemas.openxmlformats.org/officeDocument/2006/relationships/image" Target="media/image231.wmf"/><Relationship Id="rId722" Type="http://schemas.openxmlformats.org/officeDocument/2006/relationships/image" Target="media/image317.wmf"/><Relationship Id="rId47" Type="http://schemas.openxmlformats.org/officeDocument/2006/relationships/oleObject" Target="embeddings/oleObject18.bin"/><Relationship Id="rId89" Type="http://schemas.openxmlformats.org/officeDocument/2006/relationships/image" Target="media/image48.wmf"/><Relationship Id="rId112" Type="http://schemas.openxmlformats.org/officeDocument/2006/relationships/oleObject" Target="embeddings/oleObject48.bin"/><Relationship Id="rId154" Type="http://schemas.openxmlformats.org/officeDocument/2006/relationships/oleObject" Target="embeddings/oleObject68.bin"/><Relationship Id="rId361" Type="http://schemas.openxmlformats.org/officeDocument/2006/relationships/image" Target="media/image170.wmf"/><Relationship Id="rId557" Type="http://schemas.openxmlformats.org/officeDocument/2006/relationships/image" Target="media/image250.wmf"/><Relationship Id="rId599" Type="http://schemas.openxmlformats.org/officeDocument/2006/relationships/image" Target="media/image264.wmf"/><Relationship Id="rId764" Type="http://schemas.openxmlformats.org/officeDocument/2006/relationships/oleObject" Target="embeddings/oleObject432.bin"/><Relationship Id="rId196" Type="http://schemas.openxmlformats.org/officeDocument/2006/relationships/oleObject" Target="embeddings/oleObject92.bin"/><Relationship Id="rId417" Type="http://schemas.openxmlformats.org/officeDocument/2006/relationships/oleObject" Target="embeddings/oleObject216.bin"/><Relationship Id="rId459" Type="http://schemas.openxmlformats.org/officeDocument/2006/relationships/oleObject" Target="embeddings/oleObject240.bin"/><Relationship Id="rId624" Type="http://schemas.openxmlformats.org/officeDocument/2006/relationships/image" Target="media/image274.wmf"/><Relationship Id="rId666" Type="http://schemas.openxmlformats.org/officeDocument/2006/relationships/image" Target="media/image294.wmf"/><Relationship Id="rId831" Type="http://schemas.openxmlformats.org/officeDocument/2006/relationships/oleObject" Target="embeddings/oleObject471.bin"/><Relationship Id="rId16" Type="http://schemas.openxmlformats.org/officeDocument/2006/relationships/image" Target="media/image8.wmf"/><Relationship Id="rId221" Type="http://schemas.openxmlformats.org/officeDocument/2006/relationships/oleObject" Target="embeddings/oleObject106.bin"/><Relationship Id="rId263" Type="http://schemas.openxmlformats.org/officeDocument/2006/relationships/image" Target="media/image127.wmf"/><Relationship Id="rId319" Type="http://schemas.openxmlformats.org/officeDocument/2006/relationships/image" Target="media/image153.wmf"/><Relationship Id="rId470" Type="http://schemas.openxmlformats.org/officeDocument/2006/relationships/oleObject" Target="embeddings/oleObject247.bin"/><Relationship Id="rId526" Type="http://schemas.openxmlformats.org/officeDocument/2006/relationships/image" Target="media/image236.wmf"/><Relationship Id="rId58" Type="http://schemas.openxmlformats.org/officeDocument/2006/relationships/image" Target="media/image31.png"/><Relationship Id="rId123" Type="http://schemas.openxmlformats.org/officeDocument/2006/relationships/image" Target="media/image66.wmf"/><Relationship Id="rId330" Type="http://schemas.openxmlformats.org/officeDocument/2006/relationships/oleObject" Target="embeddings/oleObject167.bin"/><Relationship Id="rId568" Type="http://schemas.openxmlformats.org/officeDocument/2006/relationships/oleObject" Target="embeddings/oleObject309.bin"/><Relationship Id="rId733" Type="http://schemas.openxmlformats.org/officeDocument/2006/relationships/oleObject" Target="embeddings/oleObject409.bin"/><Relationship Id="rId775" Type="http://schemas.openxmlformats.org/officeDocument/2006/relationships/image" Target="media/image331.wmf"/><Relationship Id="rId165" Type="http://schemas.openxmlformats.org/officeDocument/2006/relationships/oleObject" Target="embeddings/oleObject73.bin"/><Relationship Id="rId372" Type="http://schemas.openxmlformats.org/officeDocument/2006/relationships/image" Target="media/image175.wmf"/><Relationship Id="rId428" Type="http://schemas.openxmlformats.org/officeDocument/2006/relationships/image" Target="media/image201.wmf"/><Relationship Id="rId635" Type="http://schemas.openxmlformats.org/officeDocument/2006/relationships/oleObject" Target="embeddings/oleObject351.bin"/><Relationship Id="rId677" Type="http://schemas.openxmlformats.org/officeDocument/2006/relationships/oleObject" Target="embeddings/oleObject373.bin"/><Relationship Id="rId800" Type="http://schemas.openxmlformats.org/officeDocument/2006/relationships/oleObject" Target="embeddings/oleObject453.bin"/><Relationship Id="rId842" Type="http://schemas.openxmlformats.org/officeDocument/2006/relationships/image" Target="media/image361.wmf"/><Relationship Id="rId232" Type="http://schemas.openxmlformats.org/officeDocument/2006/relationships/oleObject" Target="embeddings/oleObject114.bin"/><Relationship Id="rId274" Type="http://schemas.openxmlformats.org/officeDocument/2006/relationships/oleObject" Target="embeddings/oleObject137.bin"/><Relationship Id="rId481" Type="http://schemas.openxmlformats.org/officeDocument/2006/relationships/image" Target="media/image222.wmf"/><Relationship Id="rId702" Type="http://schemas.openxmlformats.org/officeDocument/2006/relationships/image" Target="media/image309.wmf"/><Relationship Id="rId27" Type="http://schemas.openxmlformats.org/officeDocument/2006/relationships/oleObject" Target="embeddings/oleObject9.bin"/><Relationship Id="rId69" Type="http://schemas.openxmlformats.org/officeDocument/2006/relationships/oleObject" Target="embeddings/oleObject27.bin"/><Relationship Id="rId134" Type="http://schemas.openxmlformats.org/officeDocument/2006/relationships/image" Target="media/image71.wmf"/><Relationship Id="rId537" Type="http://schemas.openxmlformats.org/officeDocument/2006/relationships/oleObject" Target="embeddings/oleObject291.bin"/><Relationship Id="rId579" Type="http://schemas.openxmlformats.org/officeDocument/2006/relationships/oleObject" Target="embeddings/oleObject319.bin"/><Relationship Id="rId744" Type="http://schemas.openxmlformats.org/officeDocument/2006/relationships/oleObject" Target="embeddings/oleObject418.bin"/><Relationship Id="rId786" Type="http://schemas.openxmlformats.org/officeDocument/2006/relationships/image" Target="media/image336.wmf"/><Relationship Id="rId80" Type="http://schemas.openxmlformats.org/officeDocument/2006/relationships/image" Target="media/image43.wmf"/><Relationship Id="rId176" Type="http://schemas.openxmlformats.org/officeDocument/2006/relationships/oleObject" Target="embeddings/oleObject79.bin"/><Relationship Id="rId341" Type="http://schemas.openxmlformats.org/officeDocument/2006/relationships/oleObject" Target="embeddings/oleObject173.bin"/><Relationship Id="rId383" Type="http://schemas.openxmlformats.org/officeDocument/2006/relationships/oleObject" Target="embeddings/oleObject198.bin"/><Relationship Id="rId439" Type="http://schemas.openxmlformats.org/officeDocument/2006/relationships/oleObject" Target="embeddings/oleObject228.bin"/><Relationship Id="rId590" Type="http://schemas.openxmlformats.org/officeDocument/2006/relationships/image" Target="media/image260.wmf"/><Relationship Id="rId604" Type="http://schemas.openxmlformats.org/officeDocument/2006/relationships/oleObject" Target="embeddings/oleObject334.bin"/><Relationship Id="rId646" Type="http://schemas.openxmlformats.org/officeDocument/2006/relationships/oleObject" Target="embeddings/oleObject357.bin"/><Relationship Id="rId811" Type="http://schemas.openxmlformats.org/officeDocument/2006/relationships/image" Target="media/image347.wmf"/><Relationship Id="rId201" Type="http://schemas.openxmlformats.org/officeDocument/2006/relationships/oleObject" Target="embeddings/oleObject96.bin"/><Relationship Id="rId243" Type="http://schemas.openxmlformats.org/officeDocument/2006/relationships/image" Target="media/image118.wmf"/><Relationship Id="rId285" Type="http://schemas.openxmlformats.org/officeDocument/2006/relationships/oleObject" Target="embeddings/oleObject144.bin"/><Relationship Id="rId450" Type="http://schemas.openxmlformats.org/officeDocument/2006/relationships/image" Target="media/image211.wmf"/><Relationship Id="rId506" Type="http://schemas.openxmlformats.org/officeDocument/2006/relationships/oleObject" Target="embeddings/oleObject274.bin"/><Relationship Id="rId688" Type="http://schemas.openxmlformats.org/officeDocument/2006/relationships/image" Target="media/image304.wmf"/><Relationship Id="rId38" Type="http://schemas.openxmlformats.org/officeDocument/2006/relationships/oleObject" Target="embeddings/oleObject14.bin"/><Relationship Id="rId103" Type="http://schemas.openxmlformats.org/officeDocument/2006/relationships/image" Target="media/image55.wmf"/><Relationship Id="rId310" Type="http://schemas.openxmlformats.org/officeDocument/2006/relationships/image" Target="media/image148.wmf"/><Relationship Id="rId492" Type="http://schemas.openxmlformats.org/officeDocument/2006/relationships/image" Target="media/image225.wmf"/><Relationship Id="rId548" Type="http://schemas.openxmlformats.org/officeDocument/2006/relationships/oleObject" Target="embeddings/oleObject297.bin"/><Relationship Id="rId713" Type="http://schemas.openxmlformats.org/officeDocument/2006/relationships/oleObject" Target="embeddings/oleObject396.bin"/><Relationship Id="rId755" Type="http://schemas.openxmlformats.org/officeDocument/2006/relationships/image" Target="media/image325.wmf"/><Relationship Id="rId797" Type="http://schemas.openxmlformats.org/officeDocument/2006/relationships/oleObject" Target="embeddings/oleObject451.bin"/><Relationship Id="rId91" Type="http://schemas.openxmlformats.org/officeDocument/2006/relationships/image" Target="media/image49.wmf"/><Relationship Id="rId145" Type="http://schemas.openxmlformats.org/officeDocument/2006/relationships/image" Target="media/image76.wmf"/><Relationship Id="rId187" Type="http://schemas.openxmlformats.org/officeDocument/2006/relationships/oleObject" Target="embeddings/oleObject87.bin"/><Relationship Id="rId352" Type="http://schemas.openxmlformats.org/officeDocument/2006/relationships/image" Target="media/image167.wmf"/><Relationship Id="rId394" Type="http://schemas.openxmlformats.org/officeDocument/2006/relationships/image" Target="media/image185.wmf"/><Relationship Id="rId408" Type="http://schemas.openxmlformats.org/officeDocument/2006/relationships/image" Target="media/image192.wmf"/><Relationship Id="rId615" Type="http://schemas.openxmlformats.org/officeDocument/2006/relationships/image" Target="media/image270.wmf"/><Relationship Id="rId822" Type="http://schemas.openxmlformats.org/officeDocument/2006/relationships/image" Target="media/image351.wmf"/><Relationship Id="rId212" Type="http://schemas.openxmlformats.org/officeDocument/2006/relationships/image" Target="media/image106.wmf"/><Relationship Id="rId254" Type="http://schemas.openxmlformats.org/officeDocument/2006/relationships/oleObject" Target="embeddings/oleObject126.bin"/><Relationship Id="rId657" Type="http://schemas.openxmlformats.org/officeDocument/2006/relationships/oleObject" Target="embeddings/oleObject363.bin"/><Relationship Id="rId699" Type="http://schemas.openxmlformats.org/officeDocument/2006/relationships/oleObject" Target="embeddings/oleObject387.bin"/><Relationship Id="rId49" Type="http://schemas.openxmlformats.org/officeDocument/2006/relationships/oleObject" Target="embeddings/oleObject19.bin"/><Relationship Id="rId114" Type="http://schemas.openxmlformats.org/officeDocument/2006/relationships/oleObject" Target="embeddings/oleObject49.bin"/><Relationship Id="rId296" Type="http://schemas.openxmlformats.org/officeDocument/2006/relationships/oleObject" Target="embeddings/oleObject150.bin"/><Relationship Id="rId461" Type="http://schemas.openxmlformats.org/officeDocument/2006/relationships/image" Target="media/image215.wmf"/><Relationship Id="rId517" Type="http://schemas.openxmlformats.org/officeDocument/2006/relationships/image" Target="media/image232.wmf"/><Relationship Id="rId559" Type="http://schemas.openxmlformats.org/officeDocument/2006/relationships/image" Target="media/image251.wmf"/><Relationship Id="rId724" Type="http://schemas.openxmlformats.org/officeDocument/2006/relationships/oleObject" Target="embeddings/oleObject402.bin"/><Relationship Id="rId766" Type="http://schemas.openxmlformats.org/officeDocument/2006/relationships/oleObject" Target="embeddings/oleObject433.bin"/><Relationship Id="rId60" Type="http://schemas.openxmlformats.org/officeDocument/2006/relationships/image" Target="media/image33.wmf"/><Relationship Id="rId156" Type="http://schemas.openxmlformats.org/officeDocument/2006/relationships/oleObject" Target="embeddings/oleObject69.bin"/><Relationship Id="rId198" Type="http://schemas.openxmlformats.org/officeDocument/2006/relationships/oleObject" Target="embeddings/oleObject94.bin"/><Relationship Id="rId321" Type="http://schemas.openxmlformats.org/officeDocument/2006/relationships/image" Target="media/image154.wmf"/><Relationship Id="rId363" Type="http://schemas.openxmlformats.org/officeDocument/2006/relationships/image" Target="media/image171.wmf"/><Relationship Id="rId419" Type="http://schemas.openxmlformats.org/officeDocument/2006/relationships/image" Target="media/image197.wmf"/><Relationship Id="rId570" Type="http://schemas.openxmlformats.org/officeDocument/2006/relationships/oleObject" Target="embeddings/oleObject311.bin"/><Relationship Id="rId626" Type="http://schemas.openxmlformats.org/officeDocument/2006/relationships/image" Target="media/image275.wmf"/><Relationship Id="rId223" Type="http://schemas.openxmlformats.org/officeDocument/2006/relationships/oleObject" Target="embeddings/oleObject108.bin"/><Relationship Id="rId430" Type="http://schemas.openxmlformats.org/officeDocument/2006/relationships/image" Target="media/image202.wmf"/><Relationship Id="rId668" Type="http://schemas.openxmlformats.org/officeDocument/2006/relationships/image" Target="media/image295.wmf"/><Relationship Id="rId833" Type="http://schemas.openxmlformats.org/officeDocument/2006/relationships/oleObject" Target="embeddings/oleObject472.bin"/><Relationship Id="rId18" Type="http://schemas.openxmlformats.org/officeDocument/2006/relationships/image" Target="media/image9.wmf"/><Relationship Id="rId265" Type="http://schemas.openxmlformats.org/officeDocument/2006/relationships/image" Target="media/image128.wmf"/><Relationship Id="rId472" Type="http://schemas.openxmlformats.org/officeDocument/2006/relationships/oleObject" Target="embeddings/oleObject248.bin"/><Relationship Id="rId528" Type="http://schemas.openxmlformats.org/officeDocument/2006/relationships/image" Target="media/image237.jpeg"/><Relationship Id="rId735" Type="http://schemas.openxmlformats.org/officeDocument/2006/relationships/oleObject" Target="embeddings/oleObject411.bin"/><Relationship Id="rId125" Type="http://schemas.openxmlformats.org/officeDocument/2006/relationships/image" Target="media/image67.wmf"/><Relationship Id="rId167" Type="http://schemas.openxmlformats.org/officeDocument/2006/relationships/oleObject" Target="embeddings/oleObject74.bin"/><Relationship Id="rId332" Type="http://schemas.openxmlformats.org/officeDocument/2006/relationships/oleObject" Target="embeddings/oleObject168.bin"/><Relationship Id="rId374" Type="http://schemas.openxmlformats.org/officeDocument/2006/relationships/image" Target="media/image176.wmf"/><Relationship Id="rId581" Type="http://schemas.openxmlformats.org/officeDocument/2006/relationships/image" Target="media/image256.wmf"/><Relationship Id="rId777" Type="http://schemas.openxmlformats.org/officeDocument/2006/relationships/oleObject" Target="embeddings/oleObject441.bin"/><Relationship Id="rId71" Type="http://schemas.openxmlformats.org/officeDocument/2006/relationships/oleObject" Target="embeddings/oleObject28.bin"/><Relationship Id="rId234" Type="http://schemas.openxmlformats.org/officeDocument/2006/relationships/oleObject" Target="embeddings/oleObject115.bin"/><Relationship Id="rId637" Type="http://schemas.openxmlformats.org/officeDocument/2006/relationships/oleObject" Target="embeddings/oleObject352.bin"/><Relationship Id="rId679" Type="http://schemas.openxmlformats.org/officeDocument/2006/relationships/oleObject" Target="embeddings/oleObject374.bin"/><Relationship Id="rId802" Type="http://schemas.openxmlformats.org/officeDocument/2006/relationships/image" Target="media/image344.wmf"/><Relationship Id="rId844" Type="http://schemas.openxmlformats.org/officeDocument/2006/relationships/image" Target="media/image362.wmf"/><Relationship Id="rId2" Type="http://schemas.openxmlformats.org/officeDocument/2006/relationships/settings" Target="settings.xml"/><Relationship Id="rId29" Type="http://schemas.openxmlformats.org/officeDocument/2006/relationships/oleObject" Target="embeddings/oleObject10.bin"/><Relationship Id="rId276" Type="http://schemas.openxmlformats.org/officeDocument/2006/relationships/oleObject" Target="embeddings/oleObject139.bin"/><Relationship Id="rId441" Type="http://schemas.openxmlformats.org/officeDocument/2006/relationships/oleObject" Target="embeddings/oleObject229.bin"/><Relationship Id="rId483" Type="http://schemas.openxmlformats.org/officeDocument/2006/relationships/image" Target="media/image223.wmf"/><Relationship Id="rId539" Type="http://schemas.openxmlformats.org/officeDocument/2006/relationships/oleObject" Target="embeddings/oleObject292.bin"/><Relationship Id="rId690" Type="http://schemas.openxmlformats.org/officeDocument/2006/relationships/image" Target="media/image305.wmf"/><Relationship Id="rId704" Type="http://schemas.openxmlformats.org/officeDocument/2006/relationships/image" Target="media/image310.wmf"/><Relationship Id="rId746" Type="http://schemas.openxmlformats.org/officeDocument/2006/relationships/oleObject" Target="embeddings/oleObject419.bin"/><Relationship Id="rId40" Type="http://schemas.openxmlformats.org/officeDocument/2006/relationships/oleObject" Target="embeddings/oleObject15.bin"/><Relationship Id="rId136" Type="http://schemas.openxmlformats.org/officeDocument/2006/relationships/image" Target="media/image72.wmf"/><Relationship Id="rId178" Type="http://schemas.openxmlformats.org/officeDocument/2006/relationships/oleObject" Target="embeddings/oleObject80.bin"/><Relationship Id="rId301" Type="http://schemas.openxmlformats.org/officeDocument/2006/relationships/oleObject" Target="embeddings/oleObject153.bin"/><Relationship Id="rId343" Type="http://schemas.openxmlformats.org/officeDocument/2006/relationships/oleObject" Target="embeddings/oleObject175.bin"/><Relationship Id="rId550" Type="http://schemas.openxmlformats.org/officeDocument/2006/relationships/oleObject" Target="embeddings/oleObject298.bin"/><Relationship Id="rId788" Type="http://schemas.openxmlformats.org/officeDocument/2006/relationships/image" Target="media/image337.wmf"/><Relationship Id="rId82" Type="http://schemas.openxmlformats.org/officeDocument/2006/relationships/image" Target="media/image44.wmf"/><Relationship Id="rId203" Type="http://schemas.openxmlformats.org/officeDocument/2006/relationships/oleObject" Target="embeddings/oleObject97.bin"/><Relationship Id="rId385" Type="http://schemas.openxmlformats.org/officeDocument/2006/relationships/oleObject" Target="embeddings/oleObject199.bin"/><Relationship Id="rId592" Type="http://schemas.openxmlformats.org/officeDocument/2006/relationships/oleObject" Target="embeddings/oleObject327.bin"/><Relationship Id="rId606" Type="http://schemas.openxmlformats.org/officeDocument/2006/relationships/oleObject" Target="embeddings/oleObject335.bin"/><Relationship Id="rId648" Type="http://schemas.openxmlformats.org/officeDocument/2006/relationships/image" Target="media/image285.wmf"/><Relationship Id="rId813" Type="http://schemas.openxmlformats.org/officeDocument/2006/relationships/image" Target="media/image348.wmf"/><Relationship Id="rId245" Type="http://schemas.openxmlformats.org/officeDocument/2006/relationships/image" Target="media/image119.png"/><Relationship Id="rId287" Type="http://schemas.openxmlformats.org/officeDocument/2006/relationships/oleObject" Target="embeddings/oleObject145.bin"/><Relationship Id="rId410" Type="http://schemas.openxmlformats.org/officeDocument/2006/relationships/image" Target="media/image193.wmf"/><Relationship Id="rId452" Type="http://schemas.openxmlformats.org/officeDocument/2006/relationships/oleObject" Target="embeddings/oleObject236.bin"/><Relationship Id="rId494" Type="http://schemas.openxmlformats.org/officeDocument/2006/relationships/image" Target="media/image226.wmf"/><Relationship Id="rId508" Type="http://schemas.openxmlformats.org/officeDocument/2006/relationships/image" Target="media/image228.wmf"/><Relationship Id="rId715" Type="http://schemas.openxmlformats.org/officeDocument/2006/relationships/oleObject" Target="embeddings/oleObject397.bin"/><Relationship Id="rId105" Type="http://schemas.openxmlformats.org/officeDocument/2006/relationships/image" Target="media/image56.wmf"/><Relationship Id="rId147" Type="http://schemas.openxmlformats.org/officeDocument/2006/relationships/image" Target="media/image77.wmf"/><Relationship Id="rId312" Type="http://schemas.openxmlformats.org/officeDocument/2006/relationships/image" Target="media/image149.png"/><Relationship Id="rId354" Type="http://schemas.openxmlformats.org/officeDocument/2006/relationships/image" Target="media/image168.wmf"/><Relationship Id="rId757" Type="http://schemas.openxmlformats.org/officeDocument/2006/relationships/oleObject" Target="embeddings/oleObject427.bin"/><Relationship Id="rId799" Type="http://schemas.openxmlformats.org/officeDocument/2006/relationships/oleObject" Target="embeddings/oleObject452.bin"/><Relationship Id="rId51" Type="http://schemas.openxmlformats.org/officeDocument/2006/relationships/oleObject" Target="embeddings/oleObject20.bin"/><Relationship Id="rId93" Type="http://schemas.openxmlformats.org/officeDocument/2006/relationships/image" Target="media/image50.wmf"/><Relationship Id="rId189" Type="http://schemas.openxmlformats.org/officeDocument/2006/relationships/oleObject" Target="embeddings/oleObject88.bin"/><Relationship Id="rId396" Type="http://schemas.openxmlformats.org/officeDocument/2006/relationships/image" Target="media/image186.wmf"/><Relationship Id="rId561" Type="http://schemas.openxmlformats.org/officeDocument/2006/relationships/image" Target="media/image252.wmf"/><Relationship Id="rId617" Type="http://schemas.openxmlformats.org/officeDocument/2006/relationships/image" Target="media/image271.wmf"/><Relationship Id="rId659" Type="http://schemas.openxmlformats.org/officeDocument/2006/relationships/oleObject" Target="embeddings/oleObject364.bin"/><Relationship Id="rId824" Type="http://schemas.openxmlformats.org/officeDocument/2006/relationships/image" Target="media/image352.wmf"/><Relationship Id="rId214" Type="http://schemas.openxmlformats.org/officeDocument/2006/relationships/oleObject" Target="embeddings/oleObject103.bin"/><Relationship Id="rId256" Type="http://schemas.openxmlformats.org/officeDocument/2006/relationships/oleObject" Target="embeddings/oleObject128.bin"/><Relationship Id="rId298" Type="http://schemas.openxmlformats.org/officeDocument/2006/relationships/image" Target="media/image142.wmf"/><Relationship Id="rId421" Type="http://schemas.openxmlformats.org/officeDocument/2006/relationships/oleObject" Target="embeddings/oleObject219.bin"/><Relationship Id="rId463" Type="http://schemas.openxmlformats.org/officeDocument/2006/relationships/image" Target="media/image216.wmf"/><Relationship Id="rId519" Type="http://schemas.openxmlformats.org/officeDocument/2006/relationships/image" Target="media/image233.wmf"/><Relationship Id="rId670" Type="http://schemas.openxmlformats.org/officeDocument/2006/relationships/image" Target="media/image296.wmf"/><Relationship Id="rId116" Type="http://schemas.openxmlformats.org/officeDocument/2006/relationships/image" Target="media/image62.wmf"/><Relationship Id="rId158" Type="http://schemas.openxmlformats.org/officeDocument/2006/relationships/oleObject" Target="embeddings/oleObject70.bin"/><Relationship Id="rId323" Type="http://schemas.openxmlformats.org/officeDocument/2006/relationships/image" Target="media/image155.wmf"/><Relationship Id="rId530" Type="http://schemas.openxmlformats.org/officeDocument/2006/relationships/oleObject" Target="embeddings/oleObject287.bin"/><Relationship Id="rId726" Type="http://schemas.openxmlformats.org/officeDocument/2006/relationships/oleObject" Target="embeddings/oleObject403.bin"/><Relationship Id="rId768" Type="http://schemas.openxmlformats.org/officeDocument/2006/relationships/oleObject" Target="embeddings/oleObject434.bin"/><Relationship Id="rId20" Type="http://schemas.openxmlformats.org/officeDocument/2006/relationships/image" Target="media/image10.wmf"/><Relationship Id="rId62" Type="http://schemas.openxmlformats.org/officeDocument/2006/relationships/image" Target="media/image34.wmf"/><Relationship Id="rId365" Type="http://schemas.openxmlformats.org/officeDocument/2006/relationships/oleObject" Target="embeddings/oleObject189.bin"/><Relationship Id="rId572" Type="http://schemas.openxmlformats.org/officeDocument/2006/relationships/oleObject" Target="embeddings/oleObject313.bin"/><Relationship Id="rId628" Type="http://schemas.openxmlformats.org/officeDocument/2006/relationships/image" Target="media/image276.wmf"/><Relationship Id="rId835" Type="http://schemas.openxmlformats.org/officeDocument/2006/relationships/oleObject" Target="embeddings/oleObject473.bin"/><Relationship Id="rId225" Type="http://schemas.openxmlformats.org/officeDocument/2006/relationships/oleObject" Target="embeddings/oleObject110.bin"/><Relationship Id="rId267" Type="http://schemas.openxmlformats.org/officeDocument/2006/relationships/image" Target="media/image129.wmf"/><Relationship Id="rId432" Type="http://schemas.openxmlformats.org/officeDocument/2006/relationships/image" Target="media/image203.wmf"/><Relationship Id="rId474" Type="http://schemas.openxmlformats.org/officeDocument/2006/relationships/image" Target="media/image220.wmf"/><Relationship Id="rId127" Type="http://schemas.openxmlformats.org/officeDocument/2006/relationships/image" Target="media/image68.wmf"/><Relationship Id="rId681" Type="http://schemas.openxmlformats.org/officeDocument/2006/relationships/oleObject" Target="embeddings/oleObject375.bin"/><Relationship Id="rId737" Type="http://schemas.openxmlformats.org/officeDocument/2006/relationships/image" Target="media/image320.wmf"/><Relationship Id="rId779" Type="http://schemas.openxmlformats.org/officeDocument/2006/relationships/oleObject" Target="embeddings/oleObject442.bin"/><Relationship Id="rId31" Type="http://schemas.openxmlformats.org/officeDocument/2006/relationships/image" Target="media/image16.wmf"/><Relationship Id="rId73" Type="http://schemas.openxmlformats.org/officeDocument/2006/relationships/oleObject" Target="embeddings/oleObject29.bin"/><Relationship Id="rId169" Type="http://schemas.openxmlformats.org/officeDocument/2006/relationships/oleObject" Target="embeddings/oleObject75.bin"/><Relationship Id="rId334" Type="http://schemas.openxmlformats.org/officeDocument/2006/relationships/oleObject" Target="embeddings/oleObject169.bin"/><Relationship Id="rId376" Type="http://schemas.openxmlformats.org/officeDocument/2006/relationships/image" Target="media/image177.wmf"/><Relationship Id="rId541" Type="http://schemas.openxmlformats.org/officeDocument/2006/relationships/oleObject" Target="embeddings/oleObject293.bin"/><Relationship Id="rId583" Type="http://schemas.openxmlformats.org/officeDocument/2006/relationships/oleObject" Target="embeddings/oleObject322.bin"/><Relationship Id="rId639" Type="http://schemas.openxmlformats.org/officeDocument/2006/relationships/image" Target="media/image281.wmf"/><Relationship Id="rId790" Type="http://schemas.openxmlformats.org/officeDocument/2006/relationships/image" Target="media/image338.wmf"/><Relationship Id="rId804" Type="http://schemas.openxmlformats.org/officeDocument/2006/relationships/oleObject" Target="embeddings/oleObject455.bin"/><Relationship Id="rId4" Type="http://schemas.openxmlformats.org/officeDocument/2006/relationships/footnotes" Target="footnotes.xml"/><Relationship Id="rId180" Type="http://schemas.openxmlformats.org/officeDocument/2006/relationships/oleObject" Target="embeddings/oleObject82.bin"/><Relationship Id="rId236" Type="http://schemas.openxmlformats.org/officeDocument/2006/relationships/image" Target="media/image115.wmf"/><Relationship Id="rId278" Type="http://schemas.openxmlformats.org/officeDocument/2006/relationships/oleObject" Target="embeddings/oleObject140.bin"/><Relationship Id="rId401" Type="http://schemas.openxmlformats.org/officeDocument/2006/relationships/image" Target="media/image189.wmf"/><Relationship Id="rId443" Type="http://schemas.openxmlformats.org/officeDocument/2006/relationships/image" Target="media/image208.wmf"/><Relationship Id="rId650" Type="http://schemas.openxmlformats.org/officeDocument/2006/relationships/image" Target="media/image286.wmf"/><Relationship Id="rId846" Type="http://schemas.openxmlformats.org/officeDocument/2006/relationships/oleObject" Target="embeddings/oleObject479.bin"/><Relationship Id="rId303" Type="http://schemas.openxmlformats.org/officeDocument/2006/relationships/oleObject" Target="embeddings/oleObject154.bin"/><Relationship Id="rId485" Type="http://schemas.openxmlformats.org/officeDocument/2006/relationships/oleObject" Target="embeddings/oleObject257.bin"/><Relationship Id="rId692" Type="http://schemas.openxmlformats.org/officeDocument/2006/relationships/oleObject" Target="embeddings/oleObject382.bin"/><Relationship Id="rId706" Type="http://schemas.openxmlformats.org/officeDocument/2006/relationships/oleObject" Target="embeddings/oleObject391.bin"/><Relationship Id="rId748" Type="http://schemas.openxmlformats.org/officeDocument/2006/relationships/oleObject" Target="embeddings/oleObject421.bin"/><Relationship Id="rId42" Type="http://schemas.openxmlformats.org/officeDocument/2006/relationships/oleObject" Target="embeddings/oleObject16.bin"/><Relationship Id="rId84" Type="http://schemas.openxmlformats.org/officeDocument/2006/relationships/image" Target="media/image45.wmf"/><Relationship Id="rId138" Type="http://schemas.openxmlformats.org/officeDocument/2006/relationships/oleObject" Target="embeddings/oleObject61.bin"/><Relationship Id="rId345" Type="http://schemas.openxmlformats.org/officeDocument/2006/relationships/oleObject" Target="embeddings/oleObject176.bin"/><Relationship Id="rId387" Type="http://schemas.openxmlformats.org/officeDocument/2006/relationships/oleObject" Target="embeddings/oleObject200.bin"/><Relationship Id="rId510" Type="http://schemas.openxmlformats.org/officeDocument/2006/relationships/image" Target="media/image229.wmf"/><Relationship Id="rId552" Type="http://schemas.openxmlformats.org/officeDocument/2006/relationships/oleObject" Target="embeddings/oleObject299.bin"/><Relationship Id="rId594" Type="http://schemas.openxmlformats.org/officeDocument/2006/relationships/oleObject" Target="embeddings/oleObject328.bin"/><Relationship Id="rId608" Type="http://schemas.openxmlformats.org/officeDocument/2006/relationships/oleObject" Target="embeddings/oleObject336.bin"/><Relationship Id="rId815" Type="http://schemas.openxmlformats.org/officeDocument/2006/relationships/oleObject" Target="embeddings/oleObject462.bin"/><Relationship Id="rId191" Type="http://schemas.openxmlformats.org/officeDocument/2006/relationships/oleObject" Target="embeddings/oleObject89.bin"/><Relationship Id="rId205" Type="http://schemas.openxmlformats.org/officeDocument/2006/relationships/oleObject" Target="embeddings/oleObject98.bin"/><Relationship Id="rId247" Type="http://schemas.openxmlformats.org/officeDocument/2006/relationships/oleObject" Target="embeddings/oleObject122.bin"/><Relationship Id="rId412" Type="http://schemas.openxmlformats.org/officeDocument/2006/relationships/image" Target="media/image194.wmf"/><Relationship Id="rId107" Type="http://schemas.openxmlformats.org/officeDocument/2006/relationships/image" Target="media/image57.wmf"/><Relationship Id="rId289" Type="http://schemas.openxmlformats.org/officeDocument/2006/relationships/oleObject" Target="embeddings/oleObject146.bin"/><Relationship Id="rId454" Type="http://schemas.openxmlformats.org/officeDocument/2006/relationships/oleObject" Target="embeddings/oleObject237.bin"/><Relationship Id="rId496" Type="http://schemas.openxmlformats.org/officeDocument/2006/relationships/oleObject" Target="embeddings/oleObject265.bin"/><Relationship Id="rId661" Type="http://schemas.openxmlformats.org/officeDocument/2006/relationships/oleObject" Target="embeddings/oleObject365.bin"/><Relationship Id="rId717" Type="http://schemas.openxmlformats.org/officeDocument/2006/relationships/oleObject" Target="embeddings/oleObject398.bin"/><Relationship Id="rId759" Type="http://schemas.openxmlformats.org/officeDocument/2006/relationships/image" Target="media/image326.wmf"/><Relationship Id="rId11" Type="http://schemas.openxmlformats.org/officeDocument/2006/relationships/image" Target="media/image4.png"/><Relationship Id="rId53" Type="http://schemas.openxmlformats.org/officeDocument/2006/relationships/oleObject" Target="embeddings/oleObject21.bin"/><Relationship Id="rId149" Type="http://schemas.openxmlformats.org/officeDocument/2006/relationships/image" Target="media/image78.wmf"/><Relationship Id="rId314" Type="http://schemas.openxmlformats.org/officeDocument/2006/relationships/oleObject" Target="embeddings/oleObject159.bin"/><Relationship Id="rId356" Type="http://schemas.openxmlformats.org/officeDocument/2006/relationships/oleObject" Target="embeddings/oleObject183.bin"/><Relationship Id="rId398" Type="http://schemas.openxmlformats.org/officeDocument/2006/relationships/image" Target="media/image187.png"/><Relationship Id="rId521" Type="http://schemas.openxmlformats.org/officeDocument/2006/relationships/image" Target="media/image234.wmf"/><Relationship Id="rId563" Type="http://schemas.openxmlformats.org/officeDocument/2006/relationships/image" Target="media/image253.wmf"/><Relationship Id="rId619" Type="http://schemas.openxmlformats.org/officeDocument/2006/relationships/image" Target="media/image272.wmf"/><Relationship Id="rId770" Type="http://schemas.openxmlformats.org/officeDocument/2006/relationships/oleObject" Target="embeddings/oleObject436.bin"/><Relationship Id="rId95" Type="http://schemas.openxmlformats.org/officeDocument/2006/relationships/image" Target="media/image51.wmf"/><Relationship Id="rId160" Type="http://schemas.openxmlformats.org/officeDocument/2006/relationships/oleObject" Target="embeddings/oleObject71.bin"/><Relationship Id="rId216" Type="http://schemas.openxmlformats.org/officeDocument/2006/relationships/oleObject" Target="embeddings/oleObject104.bin"/><Relationship Id="rId423" Type="http://schemas.openxmlformats.org/officeDocument/2006/relationships/oleObject" Target="embeddings/oleObject220.bin"/><Relationship Id="rId826" Type="http://schemas.openxmlformats.org/officeDocument/2006/relationships/image" Target="media/image353.wmf"/><Relationship Id="rId258" Type="http://schemas.openxmlformats.org/officeDocument/2006/relationships/oleObject" Target="embeddings/oleObject129.bin"/><Relationship Id="rId465" Type="http://schemas.openxmlformats.org/officeDocument/2006/relationships/image" Target="media/image217.wmf"/><Relationship Id="rId630" Type="http://schemas.openxmlformats.org/officeDocument/2006/relationships/image" Target="media/image277.wmf"/><Relationship Id="rId672" Type="http://schemas.openxmlformats.org/officeDocument/2006/relationships/image" Target="media/image297.wmf"/><Relationship Id="rId728" Type="http://schemas.openxmlformats.org/officeDocument/2006/relationships/oleObject" Target="embeddings/oleObject404.bin"/><Relationship Id="rId22" Type="http://schemas.openxmlformats.org/officeDocument/2006/relationships/image" Target="media/image11.wmf"/><Relationship Id="rId64" Type="http://schemas.openxmlformats.org/officeDocument/2006/relationships/image" Target="media/image35.wmf"/><Relationship Id="rId118" Type="http://schemas.openxmlformats.org/officeDocument/2006/relationships/image" Target="media/image63.wmf"/><Relationship Id="rId325" Type="http://schemas.openxmlformats.org/officeDocument/2006/relationships/image" Target="media/image156.wmf"/><Relationship Id="rId367" Type="http://schemas.openxmlformats.org/officeDocument/2006/relationships/oleObject" Target="embeddings/oleObject190.bin"/><Relationship Id="rId532" Type="http://schemas.openxmlformats.org/officeDocument/2006/relationships/image" Target="media/image239.wmf"/><Relationship Id="rId574" Type="http://schemas.openxmlformats.org/officeDocument/2006/relationships/oleObject" Target="embeddings/oleObject315.bin"/><Relationship Id="rId171" Type="http://schemas.openxmlformats.org/officeDocument/2006/relationships/image" Target="media/image90.wmf"/><Relationship Id="rId227" Type="http://schemas.openxmlformats.org/officeDocument/2006/relationships/image" Target="media/image111.jpeg"/><Relationship Id="rId781" Type="http://schemas.openxmlformats.org/officeDocument/2006/relationships/oleObject" Target="embeddings/oleObject443.bin"/><Relationship Id="rId837" Type="http://schemas.openxmlformats.org/officeDocument/2006/relationships/oleObject" Target="embeddings/oleObject474.bin"/><Relationship Id="rId269" Type="http://schemas.openxmlformats.org/officeDocument/2006/relationships/image" Target="media/image130.wmf"/><Relationship Id="rId434" Type="http://schemas.openxmlformats.org/officeDocument/2006/relationships/image" Target="media/image204.wmf"/><Relationship Id="rId476" Type="http://schemas.openxmlformats.org/officeDocument/2006/relationships/image" Target="media/image221.wmf"/><Relationship Id="rId641" Type="http://schemas.openxmlformats.org/officeDocument/2006/relationships/image" Target="media/image282.wmf"/><Relationship Id="rId683" Type="http://schemas.openxmlformats.org/officeDocument/2006/relationships/image" Target="media/image302.wmf"/><Relationship Id="rId739" Type="http://schemas.openxmlformats.org/officeDocument/2006/relationships/oleObject" Target="embeddings/oleObject414.bin"/><Relationship Id="rId33" Type="http://schemas.openxmlformats.org/officeDocument/2006/relationships/image" Target="media/image17.wmf"/><Relationship Id="rId129" Type="http://schemas.openxmlformats.org/officeDocument/2006/relationships/image" Target="media/image69.wmf"/><Relationship Id="rId280" Type="http://schemas.openxmlformats.org/officeDocument/2006/relationships/oleObject" Target="embeddings/oleObject141.bin"/><Relationship Id="rId336" Type="http://schemas.openxmlformats.org/officeDocument/2006/relationships/oleObject" Target="embeddings/oleObject170.bin"/><Relationship Id="rId501" Type="http://schemas.openxmlformats.org/officeDocument/2006/relationships/oleObject" Target="embeddings/oleObject269.bin"/><Relationship Id="rId543" Type="http://schemas.openxmlformats.org/officeDocument/2006/relationships/oleObject" Target="embeddings/oleObject294.bin"/><Relationship Id="rId75" Type="http://schemas.openxmlformats.org/officeDocument/2006/relationships/oleObject" Target="embeddings/oleObject30.bin"/><Relationship Id="rId140" Type="http://schemas.openxmlformats.org/officeDocument/2006/relationships/oleObject" Target="embeddings/oleObject62.bin"/><Relationship Id="rId182" Type="http://schemas.openxmlformats.org/officeDocument/2006/relationships/oleObject" Target="embeddings/oleObject84.bin"/><Relationship Id="rId378" Type="http://schemas.openxmlformats.org/officeDocument/2006/relationships/image" Target="media/image178.wmf"/><Relationship Id="rId403" Type="http://schemas.openxmlformats.org/officeDocument/2006/relationships/oleObject" Target="embeddings/oleObject209.bin"/><Relationship Id="rId585" Type="http://schemas.openxmlformats.org/officeDocument/2006/relationships/oleObject" Target="embeddings/oleObject323.bin"/><Relationship Id="rId750" Type="http://schemas.openxmlformats.org/officeDocument/2006/relationships/oleObject" Target="embeddings/oleObject422.bin"/><Relationship Id="rId792" Type="http://schemas.openxmlformats.org/officeDocument/2006/relationships/image" Target="media/image339.wmf"/><Relationship Id="rId806" Type="http://schemas.openxmlformats.org/officeDocument/2006/relationships/image" Target="media/image345.wmf"/><Relationship Id="rId848" Type="http://schemas.openxmlformats.org/officeDocument/2006/relationships/fontTable" Target="fontTable.xml"/><Relationship Id="rId6" Type="http://schemas.openxmlformats.org/officeDocument/2006/relationships/image" Target="media/image1.wmf"/><Relationship Id="rId238" Type="http://schemas.openxmlformats.org/officeDocument/2006/relationships/oleObject" Target="embeddings/oleObject118.bin"/><Relationship Id="rId445" Type="http://schemas.openxmlformats.org/officeDocument/2006/relationships/oleObject" Target="embeddings/oleObject232.bin"/><Relationship Id="rId487" Type="http://schemas.openxmlformats.org/officeDocument/2006/relationships/oleObject" Target="embeddings/oleObject259.bin"/><Relationship Id="rId610" Type="http://schemas.openxmlformats.org/officeDocument/2006/relationships/oleObject" Target="embeddings/oleObject338.bin"/><Relationship Id="rId652" Type="http://schemas.openxmlformats.org/officeDocument/2006/relationships/image" Target="media/image287.wmf"/><Relationship Id="rId694" Type="http://schemas.openxmlformats.org/officeDocument/2006/relationships/image" Target="media/image306.wmf"/><Relationship Id="rId708" Type="http://schemas.openxmlformats.org/officeDocument/2006/relationships/image" Target="media/image311.wmf"/><Relationship Id="rId291" Type="http://schemas.openxmlformats.org/officeDocument/2006/relationships/oleObject" Target="embeddings/oleObject147.bin"/><Relationship Id="rId305" Type="http://schemas.openxmlformats.org/officeDocument/2006/relationships/oleObject" Target="embeddings/oleObject155.bin"/><Relationship Id="rId347" Type="http://schemas.openxmlformats.org/officeDocument/2006/relationships/oleObject" Target="embeddings/oleObject177.bin"/><Relationship Id="rId512" Type="http://schemas.openxmlformats.org/officeDocument/2006/relationships/oleObject" Target="embeddings/oleObject278.bin"/><Relationship Id="rId44" Type="http://schemas.openxmlformats.org/officeDocument/2006/relationships/oleObject" Target="embeddings/oleObject17.bin"/><Relationship Id="rId86" Type="http://schemas.openxmlformats.org/officeDocument/2006/relationships/image" Target="media/image46.wmf"/><Relationship Id="rId151" Type="http://schemas.openxmlformats.org/officeDocument/2006/relationships/image" Target="media/image79.png"/><Relationship Id="rId389" Type="http://schemas.openxmlformats.org/officeDocument/2006/relationships/oleObject" Target="embeddings/oleObject201.bin"/><Relationship Id="rId554" Type="http://schemas.openxmlformats.org/officeDocument/2006/relationships/oleObject" Target="embeddings/oleObject300.bin"/><Relationship Id="rId596" Type="http://schemas.openxmlformats.org/officeDocument/2006/relationships/oleObject" Target="embeddings/oleObject329.bin"/><Relationship Id="rId761" Type="http://schemas.openxmlformats.org/officeDocument/2006/relationships/image" Target="media/image327.wmf"/><Relationship Id="rId817" Type="http://schemas.openxmlformats.org/officeDocument/2006/relationships/oleObject" Target="embeddings/oleObject463.bin"/><Relationship Id="rId193" Type="http://schemas.openxmlformats.org/officeDocument/2006/relationships/oleObject" Target="embeddings/oleObject90.bin"/><Relationship Id="rId207" Type="http://schemas.openxmlformats.org/officeDocument/2006/relationships/oleObject" Target="embeddings/oleObject99.bin"/><Relationship Id="rId249" Type="http://schemas.openxmlformats.org/officeDocument/2006/relationships/image" Target="media/image121.wmf"/><Relationship Id="rId414" Type="http://schemas.openxmlformats.org/officeDocument/2006/relationships/image" Target="media/image195.wmf"/><Relationship Id="rId456" Type="http://schemas.openxmlformats.org/officeDocument/2006/relationships/oleObject" Target="embeddings/oleObject238.bin"/><Relationship Id="rId498" Type="http://schemas.openxmlformats.org/officeDocument/2006/relationships/oleObject" Target="embeddings/oleObject267.bin"/><Relationship Id="rId621" Type="http://schemas.openxmlformats.org/officeDocument/2006/relationships/oleObject" Target="embeddings/oleObject344.bin"/><Relationship Id="rId663" Type="http://schemas.openxmlformats.org/officeDocument/2006/relationships/oleObject" Target="embeddings/oleObject366.bin"/><Relationship Id="rId13" Type="http://schemas.openxmlformats.org/officeDocument/2006/relationships/image" Target="media/image6.png"/><Relationship Id="rId109" Type="http://schemas.openxmlformats.org/officeDocument/2006/relationships/image" Target="media/image58.wmf"/><Relationship Id="rId260" Type="http://schemas.openxmlformats.org/officeDocument/2006/relationships/oleObject" Target="embeddings/oleObject130.bin"/><Relationship Id="rId316" Type="http://schemas.openxmlformats.org/officeDocument/2006/relationships/oleObject" Target="embeddings/oleObject160.bin"/><Relationship Id="rId523" Type="http://schemas.openxmlformats.org/officeDocument/2006/relationships/image" Target="media/image235.wmf"/><Relationship Id="rId719" Type="http://schemas.openxmlformats.org/officeDocument/2006/relationships/oleObject" Target="embeddings/oleObject399.bin"/><Relationship Id="rId55" Type="http://schemas.openxmlformats.org/officeDocument/2006/relationships/oleObject" Target="embeddings/oleObject22.bin"/><Relationship Id="rId97" Type="http://schemas.openxmlformats.org/officeDocument/2006/relationships/image" Target="media/image52.wmf"/><Relationship Id="rId120" Type="http://schemas.openxmlformats.org/officeDocument/2006/relationships/image" Target="media/image64.png"/><Relationship Id="rId358" Type="http://schemas.openxmlformats.org/officeDocument/2006/relationships/oleObject" Target="embeddings/oleObject185.bin"/><Relationship Id="rId565" Type="http://schemas.openxmlformats.org/officeDocument/2006/relationships/image" Target="media/image254.wmf"/><Relationship Id="rId730" Type="http://schemas.openxmlformats.org/officeDocument/2006/relationships/oleObject" Target="embeddings/oleObject406.bin"/><Relationship Id="rId772" Type="http://schemas.openxmlformats.org/officeDocument/2006/relationships/oleObject" Target="embeddings/oleObject438.bin"/><Relationship Id="rId828" Type="http://schemas.openxmlformats.org/officeDocument/2006/relationships/image" Target="media/image354.wmf"/><Relationship Id="rId162" Type="http://schemas.openxmlformats.org/officeDocument/2006/relationships/image" Target="media/image86.wmf"/><Relationship Id="rId218" Type="http://schemas.openxmlformats.org/officeDocument/2006/relationships/image" Target="media/image109.wmf"/><Relationship Id="rId425" Type="http://schemas.openxmlformats.org/officeDocument/2006/relationships/image" Target="media/image200.wmf"/><Relationship Id="rId467" Type="http://schemas.openxmlformats.org/officeDocument/2006/relationships/oleObject" Target="embeddings/oleObject245.bin"/><Relationship Id="rId632" Type="http://schemas.openxmlformats.org/officeDocument/2006/relationships/image" Target="media/image278.wmf"/><Relationship Id="rId271" Type="http://schemas.openxmlformats.org/officeDocument/2006/relationships/image" Target="media/image131.wmf"/><Relationship Id="rId674" Type="http://schemas.openxmlformats.org/officeDocument/2006/relationships/image" Target="media/image298.wmf"/><Relationship Id="rId24" Type="http://schemas.openxmlformats.org/officeDocument/2006/relationships/image" Target="media/image12.wmf"/><Relationship Id="rId66" Type="http://schemas.openxmlformats.org/officeDocument/2006/relationships/image" Target="media/image36.wmf"/><Relationship Id="rId131" Type="http://schemas.openxmlformats.org/officeDocument/2006/relationships/image" Target="media/image70.wmf"/><Relationship Id="rId327" Type="http://schemas.openxmlformats.org/officeDocument/2006/relationships/image" Target="media/image157.wmf"/><Relationship Id="rId369" Type="http://schemas.openxmlformats.org/officeDocument/2006/relationships/oleObject" Target="embeddings/oleObject191.bin"/><Relationship Id="rId534" Type="http://schemas.openxmlformats.org/officeDocument/2006/relationships/image" Target="media/image240.wmf"/><Relationship Id="rId576" Type="http://schemas.openxmlformats.org/officeDocument/2006/relationships/oleObject" Target="embeddings/oleObject317.bin"/><Relationship Id="rId741" Type="http://schemas.openxmlformats.org/officeDocument/2006/relationships/image" Target="media/image321.wmf"/><Relationship Id="rId783" Type="http://schemas.openxmlformats.org/officeDocument/2006/relationships/oleObject" Target="embeddings/oleObject444.bin"/><Relationship Id="rId839" Type="http://schemas.openxmlformats.org/officeDocument/2006/relationships/oleObject" Target="embeddings/oleObject475.bin"/><Relationship Id="rId173" Type="http://schemas.openxmlformats.org/officeDocument/2006/relationships/oleObject" Target="embeddings/oleObject78.bin"/><Relationship Id="rId229" Type="http://schemas.openxmlformats.org/officeDocument/2006/relationships/image" Target="media/image112.wmf"/><Relationship Id="rId380" Type="http://schemas.openxmlformats.org/officeDocument/2006/relationships/image" Target="media/image179.wmf"/><Relationship Id="rId436" Type="http://schemas.openxmlformats.org/officeDocument/2006/relationships/image" Target="media/image205.wmf"/><Relationship Id="rId601" Type="http://schemas.openxmlformats.org/officeDocument/2006/relationships/oleObject" Target="embeddings/oleObject332.bin"/><Relationship Id="rId643" Type="http://schemas.openxmlformats.org/officeDocument/2006/relationships/image" Target="media/image283.wmf"/><Relationship Id="rId240" Type="http://schemas.openxmlformats.org/officeDocument/2006/relationships/oleObject" Target="embeddings/oleObject119.bin"/><Relationship Id="rId478" Type="http://schemas.openxmlformats.org/officeDocument/2006/relationships/oleObject" Target="embeddings/oleObject252.bin"/><Relationship Id="rId685" Type="http://schemas.openxmlformats.org/officeDocument/2006/relationships/image" Target="media/image303.wmf"/><Relationship Id="rId35" Type="http://schemas.openxmlformats.org/officeDocument/2006/relationships/image" Target="media/image18.wmf"/><Relationship Id="rId77" Type="http://schemas.openxmlformats.org/officeDocument/2006/relationships/oleObject" Target="embeddings/oleObject31.bin"/><Relationship Id="rId100" Type="http://schemas.openxmlformats.org/officeDocument/2006/relationships/oleObject" Target="embeddings/oleObject42.bin"/><Relationship Id="rId282" Type="http://schemas.openxmlformats.org/officeDocument/2006/relationships/image" Target="media/image135.wmf"/><Relationship Id="rId338" Type="http://schemas.openxmlformats.org/officeDocument/2006/relationships/oleObject" Target="embeddings/oleObject171.bin"/><Relationship Id="rId503" Type="http://schemas.openxmlformats.org/officeDocument/2006/relationships/oleObject" Target="embeddings/oleObject271.bin"/><Relationship Id="rId545" Type="http://schemas.openxmlformats.org/officeDocument/2006/relationships/oleObject" Target="embeddings/oleObject295.bin"/><Relationship Id="rId587" Type="http://schemas.openxmlformats.org/officeDocument/2006/relationships/oleObject" Target="embeddings/oleObject324.bin"/><Relationship Id="rId710" Type="http://schemas.openxmlformats.org/officeDocument/2006/relationships/image" Target="media/image312.wmf"/><Relationship Id="rId752" Type="http://schemas.openxmlformats.org/officeDocument/2006/relationships/oleObject" Target="embeddings/oleObject423.bin"/><Relationship Id="rId808" Type="http://schemas.openxmlformats.org/officeDocument/2006/relationships/oleObject" Target="embeddings/oleObject458.bin"/><Relationship Id="rId8" Type="http://schemas.openxmlformats.org/officeDocument/2006/relationships/image" Target="media/image2.wmf"/><Relationship Id="rId142" Type="http://schemas.openxmlformats.org/officeDocument/2006/relationships/oleObject" Target="embeddings/oleObject64.bin"/><Relationship Id="rId184" Type="http://schemas.openxmlformats.org/officeDocument/2006/relationships/oleObject" Target="embeddings/oleObject85.bin"/><Relationship Id="rId391" Type="http://schemas.openxmlformats.org/officeDocument/2006/relationships/oleObject" Target="embeddings/oleObject203.bin"/><Relationship Id="rId405" Type="http://schemas.openxmlformats.org/officeDocument/2006/relationships/oleObject" Target="embeddings/oleObject210.bin"/><Relationship Id="rId447" Type="http://schemas.openxmlformats.org/officeDocument/2006/relationships/oleObject" Target="embeddings/oleObject233.bin"/><Relationship Id="rId612" Type="http://schemas.openxmlformats.org/officeDocument/2006/relationships/oleObject" Target="embeddings/oleObject339.bin"/><Relationship Id="rId794" Type="http://schemas.openxmlformats.org/officeDocument/2006/relationships/image" Target="media/image340.wmf"/><Relationship Id="rId251" Type="http://schemas.openxmlformats.org/officeDocument/2006/relationships/image" Target="media/image122.wmf"/><Relationship Id="rId489" Type="http://schemas.openxmlformats.org/officeDocument/2006/relationships/image" Target="media/image224.wmf"/><Relationship Id="rId654" Type="http://schemas.openxmlformats.org/officeDocument/2006/relationships/image" Target="media/image288.wmf"/><Relationship Id="rId696" Type="http://schemas.openxmlformats.org/officeDocument/2006/relationships/image" Target="media/image307.wmf"/><Relationship Id="rId46" Type="http://schemas.openxmlformats.org/officeDocument/2006/relationships/image" Target="media/image24.wmf"/><Relationship Id="rId293" Type="http://schemas.openxmlformats.org/officeDocument/2006/relationships/oleObject" Target="embeddings/oleObject148.bin"/><Relationship Id="rId307" Type="http://schemas.openxmlformats.org/officeDocument/2006/relationships/oleObject" Target="embeddings/oleObject156.bin"/><Relationship Id="rId349" Type="http://schemas.openxmlformats.org/officeDocument/2006/relationships/image" Target="media/image166.wmf"/><Relationship Id="rId514" Type="http://schemas.openxmlformats.org/officeDocument/2006/relationships/oleObject" Target="embeddings/oleObject279.bin"/><Relationship Id="rId556" Type="http://schemas.openxmlformats.org/officeDocument/2006/relationships/oleObject" Target="embeddings/oleObject302.bin"/><Relationship Id="rId721" Type="http://schemas.openxmlformats.org/officeDocument/2006/relationships/oleObject" Target="embeddings/oleObject400.bin"/><Relationship Id="rId763" Type="http://schemas.openxmlformats.org/officeDocument/2006/relationships/oleObject" Target="embeddings/oleObject431.bin"/><Relationship Id="rId88" Type="http://schemas.openxmlformats.org/officeDocument/2006/relationships/image" Target="media/image47.png"/><Relationship Id="rId111" Type="http://schemas.openxmlformats.org/officeDocument/2006/relationships/image" Target="media/image59.wmf"/><Relationship Id="rId153" Type="http://schemas.openxmlformats.org/officeDocument/2006/relationships/image" Target="media/image81.wmf"/><Relationship Id="rId195" Type="http://schemas.openxmlformats.org/officeDocument/2006/relationships/image" Target="media/image99.wmf"/><Relationship Id="rId209" Type="http://schemas.openxmlformats.org/officeDocument/2006/relationships/oleObject" Target="embeddings/oleObject100.bin"/><Relationship Id="rId360" Type="http://schemas.openxmlformats.org/officeDocument/2006/relationships/oleObject" Target="embeddings/oleObject186.bin"/><Relationship Id="rId416" Type="http://schemas.openxmlformats.org/officeDocument/2006/relationships/image" Target="media/image196.wmf"/><Relationship Id="rId598" Type="http://schemas.openxmlformats.org/officeDocument/2006/relationships/oleObject" Target="embeddings/oleObject330.bin"/><Relationship Id="rId819" Type="http://schemas.openxmlformats.org/officeDocument/2006/relationships/oleObject" Target="embeddings/oleObject465.bin"/><Relationship Id="rId220" Type="http://schemas.openxmlformats.org/officeDocument/2006/relationships/image" Target="media/image110.wmf"/><Relationship Id="rId458" Type="http://schemas.openxmlformats.org/officeDocument/2006/relationships/oleObject" Target="embeddings/oleObject239.bin"/><Relationship Id="rId623" Type="http://schemas.openxmlformats.org/officeDocument/2006/relationships/oleObject" Target="embeddings/oleObject345.bin"/><Relationship Id="rId665" Type="http://schemas.openxmlformats.org/officeDocument/2006/relationships/oleObject" Target="embeddings/oleObject367.bin"/><Relationship Id="rId830" Type="http://schemas.openxmlformats.org/officeDocument/2006/relationships/image" Target="media/image355.wmf"/><Relationship Id="rId15" Type="http://schemas.openxmlformats.org/officeDocument/2006/relationships/oleObject" Target="embeddings/oleObject3.bin"/><Relationship Id="rId57" Type="http://schemas.openxmlformats.org/officeDocument/2006/relationships/image" Target="media/image30.png"/><Relationship Id="rId262" Type="http://schemas.openxmlformats.org/officeDocument/2006/relationships/oleObject" Target="embeddings/oleObject131.bin"/><Relationship Id="rId318" Type="http://schemas.openxmlformats.org/officeDocument/2006/relationships/oleObject" Target="embeddings/oleObject161.bin"/><Relationship Id="rId525" Type="http://schemas.openxmlformats.org/officeDocument/2006/relationships/oleObject" Target="embeddings/oleObject285.bin"/><Relationship Id="rId567" Type="http://schemas.openxmlformats.org/officeDocument/2006/relationships/oleObject" Target="embeddings/oleObject308.bin"/><Relationship Id="rId732" Type="http://schemas.openxmlformats.org/officeDocument/2006/relationships/oleObject" Target="embeddings/oleObject408.bin"/><Relationship Id="rId99" Type="http://schemas.openxmlformats.org/officeDocument/2006/relationships/image" Target="media/image53.wmf"/><Relationship Id="rId122" Type="http://schemas.openxmlformats.org/officeDocument/2006/relationships/oleObject" Target="embeddings/oleObject52.bin"/><Relationship Id="rId164" Type="http://schemas.openxmlformats.org/officeDocument/2006/relationships/image" Target="media/image87.wmf"/><Relationship Id="rId371" Type="http://schemas.openxmlformats.org/officeDocument/2006/relationships/oleObject" Target="embeddings/oleObject192.bin"/><Relationship Id="rId774" Type="http://schemas.openxmlformats.org/officeDocument/2006/relationships/oleObject" Target="embeddings/oleObject439.bin"/><Relationship Id="rId427" Type="http://schemas.openxmlformats.org/officeDocument/2006/relationships/oleObject" Target="embeddings/oleObject222.bin"/><Relationship Id="rId469" Type="http://schemas.openxmlformats.org/officeDocument/2006/relationships/image" Target="media/image218.wmf"/><Relationship Id="rId634" Type="http://schemas.openxmlformats.org/officeDocument/2006/relationships/image" Target="media/image279.wmf"/><Relationship Id="rId676" Type="http://schemas.openxmlformats.org/officeDocument/2006/relationships/image" Target="media/image299.wmf"/><Relationship Id="rId841" Type="http://schemas.openxmlformats.org/officeDocument/2006/relationships/oleObject" Target="embeddings/oleObject476.bin"/><Relationship Id="rId26" Type="http://schemas.openxmlformats.org/officeDocument/2006/relationships/image" Target="media/image13.wmf"/><Relationship Id="rId231" Type="http://schemas.openxmlformats.org/officeDocument/2006/relationships/image" Target="media/image113.wmf"/><Relationship Id="rId273" Type="http://schemas.openxmlformats.org/officeDocument/2006/relationships/image" Target="media/image132.wmf"/><Relationship Id="rId329" Type="http://schemas.openxmlformats.org/officeDocument/2006/relationships/image" Target="media/image158.wmf"/><Relationship Id="rId480" Type="http://schemas.openxmlformats.org/officeDocument/2006/relationships/oleObject" Target="embeddings/oleObject254.bin"/><Relationship Id="rId536" Type="http://schemas.openxmlformats.org/officeDocument/2006/relationships/image" Target="media/image241.wmf"/><Relationship Id="rId701" Type="http://schemas.openxmlformats.org/officeDocument/2006/relationships/oleObject" Target="embeddings/oleObject388.bin"/><Relationship Id="rId68" Type="http://schemas.openxmlformats.org/officeDocument/2006/relationships/image" Target="media/image37.wmf"/><Relationship Id="rId133" Type="http://schemas.openxmlformats.org/officeDocument/2006/relationships/oleObject" Target="embeddings/oleObject58.bin"/><Relationship Id="rId175" Type="http://schemas.openxmlformats.org/officeDocument/2006/relationships/image" Target="media/image92.wmf"/><Relationship Id="rId340" Type="http://schemas.openxmlformats.org/officeDocument/2006/relationships/oleObject" Target="embeddings/oleObject172.bin"/><Relationship Id="rId578" Type="http://schemas.openxmlformats.org/officeDocument/2006/relationships/image" Target="media/image255.wmf"/><Relationship Id="rId743" Type="http://schemas.openxmlformats.org/officeDocument/2006/relationships/oleObject" Target="embeddings/oleObject417.bin"/><Relationship Id="rId785" Type="http://schemas.openxmlformats.org/officeDocument/2006/relationships/oleObject" Target="embeddings/oleObject445.bin"/><Relationship Id="rId200" Type="http://schemas.openxmlformats.org/officeDocument/2006/relationships/oleObject" Target="embeddings/oleObject95.bin"/><Relationship Id="rId382" Type="http://schemas.openxmlformats.org/officeDocument/2006/relationships/image" Target="media/image180.wmf"/><Relationship Id="rId438" Type="http://schemas.openxmlformats.org/officeDocument/2006/relationships/image" Target="media/image206.wmf"/><Relationship Id="rId603" Type="http://schemas.openxmlformats.org/officeDocument/2006/relationships/image" Target="media/image265.wmf"/><Relationship Id="rId645" Type="http://schemas.openxmlformats.org/officeDocument/2006/relationships/image" Target="media/image284.wmf"/><Relationship Id="rId687" Type="http://schemas.openxmlformats.org/officeDocument/2006/relationships/oleObject" Target="embeddings/oleObject379.bin"/><Relationship Id="rId810" Type="http://schemas.openxmlformats.org/officeDocument/2006/relationships/oleObject" Target="embeddings/oleObject459.bin"/><Relationship Id="rId242" Type="http://schemas.openxmlformats.org/officeDocument/2006/relationships/oleObject" Target="embeddings/oleObject120.bin"/><Relationship Id="rId284" Type="http://schemas.openxmlformats.org/officeDocument/2006/relationships/image" Target="media/image136.wmf"/><Relationship Id="rId491" Type="http://schemas.openxmlformats.org/officeDocument/2006/relationships/oleObject" Target="embeddings/oleObject262.bin"/><Relationship Id="rId505" Type="http://schemas.openxmlformats.org/officeDocument/2006/relationships/oleObject" Target="embeddings/oleObject273.bin"/><Relationship Id="rId712" Type="http://schemas.openxmlformats.org/officeDocument/2006/relationships/oleObject" Target="embeddings/oleObject395.bin"/><Relationship Id="rId37" Type="http://schemas.openxmlformats.org/officeDocument/2006/relationships/image" Target="media/image19.wmf"/><Relationship Id="rId79" Type="http://schemas.openxmlformats.org/officeDocument/2006/relationships/oleObject" Target="embeddings/oleObject32.bin"/><Relationship Id="rId102" Type="http://schemas.openxmlformats.org/officeDocument/2006/relationships/oleObject" Target="embeddings/oleObject43.bin"/><Relationship Id="rId144" Type="http://schemas.openxmlformats.org/officeDocument/2006/relationships/image" Target="media/image75.png"/><Relationship Id="rId547" Type="http://schemas.openxmlformats.org/officeDocument/2006/relationships/oleObject" Target="embeddings/oleObject296.bin"/><Relationship Id="rId589" Type="http://schemas.openxmlformats.org/officeDocument/2006/relationships/oleObject" Target="embeddings/oleObject325.bin"/><Relationship Id="rId754" Type="http://schemas.openxmlformats.org/officeDocument/2006/relationships/oleObject" Target="embeddings/oleObject425.bin"/><Relationship Id="rId796" Type="http://schemas.openxmlformats.org/officeDocument/2006/relationships/image" Target="media/image341.wmf"/><Relationship Id="rId90" Type="http://schemas.openxmlformats.org/officeDocument/2006/relationships/oleObject" Target="embeddings/oleObject37.bin"/><Relationship Id="rId186" Type="http://schemas.openxmlformats.org/officeDocument/2006/relationships/image" Target="media/image95.png"/><Relationship Id="rId351" Type="http://schemas.openxmlformats.org/officeDocument/2006/relationships/oleObject" Target="embeddings/oleObject180.bin"/><Relationship Id="rId393" Type="http://schemas.openxmlformats.org/officeDocument/2006/relationships/oleObject" Target="embeddings/oleObject204.bin"/><Relationship Id="rId407" Type="http://schemas.openxmlformats.org/officeDocument/2006/relationships/oleObject" Target="embeddings/oleObject211.bin"/><Relationship Id="rId449" Type="http://schemas.openxmlformats.org/officeDocument/2006/relationships/oleObject" Target="embeddings/oleObject234.bin"/><Relationship Id="rId614" Type="http://schemas.openxmlformats.org/officeDocument/2006/relationships/oleObject" Target="embeddings/oleObject340.bin"/><Relationship Id="rId656" Type="http://schemas.openxmlformats.org/officeDocument/2006/relationships/image" Target="media/image289.wmf"/><Relationship Id="rId821" Type="http://schemas.openxmlformats.org/officeDocument/2006/relationships/oleObject" Target="embeddings/oleObject466.bin"/><Relationship Id="rId211" Type="http://schemas.openxmlformats.org/officeDocument/2006/relationships/oleObject" Target="embeddings/oleObject101.bin"/><Relationship Id="rId253" Type="http://schemas.openxmlformats.org/officeDocument/2006/relationships/image" Target="media/image123.wmf"/><Relationship Id="rId295" Type="http://schemas.openxmlformats.org/officeDocument/2006/relationships/image" Target="media/image141.wmf"/><Relationship Id="rId309" Type="http://schemas.openxmlformats.org/officeDocument/2006/relationships/oleObject" Target="embeddings/oleObject157.bin"/><Relationship Id="rId460" Type="http://schemas.openxmlformats.org/officeDocument/2006/relationships/oleObject" Target="embeddings/oleObject241.bin"/><Relationship Id="rId516" Type="http://schemas.openxmlformats.org/officeDocument/2006/relationships/oleObject" Target="embeddings/oleObject280.bin"/><Relationship Id="rId698" Type="http://schemas.openxmlformats.org/officeDocument/2006/relationships/oleObject" Target="embeddings/oleObject386.bin"/><Relationship Id="rId48" Type="http://schemas.openxmlformats.org/officeDocument/2006/relationships/image" Target="media/image25.wmf"/><Relationship Id="rId113" Type="http://schemas.openxmlformats.org/officeDocument/2006/relationships/image" Target="media/image60.wmf"/><Relationship Id="rId320" Type="http://schemas.openxmlformats.org/officeDocument/2006/relationships/oleObject" Target="embeddings/oleObject162.bin"/><Relationship Id="rId558" Type="http://schemas.openxmlformats.org/officeDocument/2006/relationships/oleObject" Target="embeddings/oleObject303.bin"/><Relationship Id="rId723" Type="http://schemas.openxmlformats.org/officeDocument/2006/relationships/oleObject" Target="embeddings/oleObject401.bin"/><Relationship Id="rId765" Type="http://schemas.openxmlformats.org/officeDocument/2006/relationships/image" Target="media/image328.wmf"/><Relationship Id="rId155" Type="http://schemas.openxmlformats.org/officeDocument/2006/relationships/image" Target="media/image82.wmf"/><Relationship Id="rId197" Type="http://schemas.openxmlformats.org/officeDocument/2006/relationships/oleObject" Target="embeddings/oleObject93.bin"/><Relationship Id="rId362" Type="http://schemas.openxmlformats.org/officeDocument/2006/relationships/oleObject" Target="embeddings/oleObject187.bin"/><Relationship Id="rId418" Type="http://schemas.openxmlformats.org/officeDocument/2006/relationships/oleObject" Target="embeddings/oleObject217.bin"/><Relationship Id="rId625" Type="http://schemas.openxmlformats.org/officeDocument/2006/relationships/oleObject" Target="embeddings/oleObject346.bin"/><Relationship Id="rId832" Type="http://schemas.openxmlformats.org/officeDocument/2006/relationships/image" Target="media/image356.wmf"/><Relationship Id="rId222" Type="http://schemas.openxmlformats.org/officeDocument/2006/relationships/oleObject" Target="embeddings/oleObject107.bin"/><Relationship Id="rId264" Type="http://schemas.openxmlformats.org/officeDocument/2006/relationships/oleObject" Target="embeddings/oleObject132.bin"/><Relationship Id="rId471" Type="http://schemas.openxmlformats.org/officeDocument/2006/relationships/image" Target="media/image219.wmf"/><Relationship Id="rId667" Type="http://schemas.openxmlformats.org/officeDocument/2006/relationships/oleObject" Target="embeddings/oleObject368.bin"/><Relationship Id="rId17" Type="http://schemas.openxmlformats.org/officeDocument/2006/relationships/oleObject" Target="embeddings/oleObject4.bin"/><Relationship Id="rId59" Type="http://schemas.openxmlformats.org/officeDocument/2006/relationships/image" Target="media/image32.png"/><Relationship Id="rId124" Type="http://schemas.openxmlformats.org/officeDocument/2006/relationships/oleObject" Target="embeddings/oleObject53.bin"/><Relationship Id="rId527" Type="http://schemas.openxmlformats.org/officeDocument/2006/relationships/oleObject" Target="embeddings/oleObject286.bin"/><Relationship Id="rId569" Type="http://schemas.openxmlformats.org/officeDocument/2006/relationships/oleObject" Target="embeddings/oleObject310.bin"/><Relationship Id="rId734" Type="http://schemas.openxmlformats.org/officeDocument/2006/relationships/oleObject" Target="embeddings/oleObject410.bin"/><Relationship Id="rId776" Type="http://schemas.openxmlformats.org/officeDocument/2006/relationships/oleObject" Target="embeddings/oleObject440.bin"/><Relationship Id="rId70" Type="http://schemas.openxmlformats.org/officeDocument/2006/relationships/image" Target="media/image38.wmf"/><Relationship Id="rId166" Type="http://schemas.openxmlformats.org/officeDocument/2006/relationships/image" Target="media/image88.wmf"/><Relationship Id="rId331" Type="http://schemas.openxmlformats.org/officeDocument/2006/relationships/image" Target="media/image159.wmf"/><Relationship Id="rId373" Type="http://schemas.openxmlformats.org/officeDocument/2006/relationships/oleObject" Target="embeddings/oleObject193.bin"/><Relationship Id="rId429" Type="http://schemas.openxmlformats.org/officeDocument/2006/relationships/oleObject" Target="embeddings/oleObject223.bin"/><Relationship Id="rId580" Type="http://schemas.openxmlformats.org/officeDocument/2006/relationships/oleObject" Target="embeddings/oleObject320.bin"/><Relationship Id="rId636" Type="http://schemas.openxmlformats.org/officeDocument/2006/relationships/image" Target="media/image280.wmf"/><Relationship Id="rId801" Type="http://schemas.openxmlformats.org/officeDocument/2006/relationships/image" Target="media/image343.png"/><Relationship Id="rId1" Type="http://schemas.openxmlformats.org/officeDocument/2006/relationships/styles" Target="styles.xml"/><Relationship Id="rId233" Type="http://schemas.openxmlformats.org/officeDocument/2006/relationships/image" Target="media/image114.wmf"/><Relationship Id="rId440" Type="http://schemas.openxmlformats.org/officeDocument/2006/relationships/image" Target="media/image207.wmf"/><Relationship Id="rId678" Type="http://schemas.openxmlformats.org/officeDocument/2006/relationships/image" Target="media/image300.wmf"/><Relationship Id="rId843" Type="http://schemas.openxmlformats.org/officeDocument/2006/relationships/oleObject" Target="embeddings/oleObject477.bin"/><Relationship Id="rId28" Type="http://schemas.openxmlformats.org/officeDocument/2006/relationships/image" Target="media/image14.wmf"/><Relationship Id="rId275" Type="http://schemas.openxmlformats.org/officeDocument/2006/relationships/oleObject" Target="embeddings/oleObject138.bin"/><Relationship Id="rId300" Type="http://schemas.openxmlformats.org/officeDocument/2006/relationships/image" Target="media/image143.wmf"/><Relationship Id="rId482" Type="http://schemas.openxmlformats.org/officeDocument/2006/relationships/oleObject" Target="embeddings/oleObject255.bin"/><Relationship Id="rId538" Type="http://schemas.openxmlformats.org/officeDocument/2006/relationships/image" Target="media/image242.wmf"/><Relationship Id="rId703" Type="http://schemas.openxmlformats.org/officeDocument/2006/relationships/oleObject" Target="embeddings/oleObject389.bin"/><Relationship Id="rId745" Type="http://schemas.openxmlformats.org/officeDocument/2006/relationships/image" Target="media/image322.wmf"/><Relationship Id="rId81" Type="http://schemas.openxmlformats.org/officeDocument/2006/relationships/oleObject" Target="embeddings/oleObject33.bin"/><Relationship Id="rId135" Type="http://schemas.openxmlformats.org/officeDocument/2006/relationships/oleObject" Target="embeddings/oleObject59.bin"/><Relationship Id="rId177" Type="http://schemas.openxmlformats.org/officeDocument/2006/relationships/image" Target="media/image93.wmf"/><Relationship Id="rId342" Type="http://schemas.openxmlformats.org/officeDocument/2006/relationships/oleObject" Target="embeddings/oleObject174.bin"/><Relationship Id="rId384" Type="http://schemas.openxmlformats.org/officeDocument/2006/relationships/image" Target="media/image181.wmf"/><Relationship Id="rId591" Type="http://schemas.openxmlformats.org/officeDocument/2006/relationships/oleObject" Target="embeddings/oleObject326.bin"/><Relationship Id="rId605" Type="http://schemas.openxmlformats.org/officeDocument/2006/relationships/image" Target="media/image266.wmf"/><Relationship Id="rId787" Type="http://schemas.openxmlformats.org/officeDocument/2006/relationships/oleObject" Target="embeddings/oleObject446.bin"/><Relationship Id="rId812" Type="http://schemas.openxmlformats.org/officeDocument/2006/relationships/oleObject" Target="embeddings/oleObject460.bin"/><Relationship Id="rId202" Type="http://schemas.openxmlformats.org/officeDocument/2006/relationships/image" Target="media/image101.wmf"/><Relationship Id="rId244" Type="http://schemas.openxmlformats.org/officeDocument/2006/relationships/oleObject" Target="embeddings/oleObject121.bin"/><Relationship Id="rId647" Type="http://schemas.openxmlformats.org/officeDocument/2006/relationships/oleObject" Target="embeddings/oleObject358.bin"/><Relationship Id="rId689" Type="http://schemas.openxmlformats.org/officeDocument/2006/relationships/oleObject" Target="embeddings/oleObject380.bin"/><Relationship Id="rId39" Type="http://schemas.openxmlformats.org/officeDocument/2006/relationships/image" Target="media/image20.wmf"/><Relationship Id="rId286" Type="http://schemas.openxmlformats.org/officeDocument/2006/relationships/image" Target="media/image137.wmf"/><Relationship Id="rId451" Type="http://schemas.openxmlformats.org/officeDocument/2006/relationships/oleObject" Target="embeddings/oleObject235.bin"/><Relationship Id="rId493" Type="http://schemas.openxmlformats.org/officeDocument/2006/relationships/oleObject" Target="embeddings/oleObject263.bin"/><Relationship Id="rId507" Type="http://schemas.openxmlformats.org/officeDocument/2006/relationships/oleObject" Target="embeddings/oleObject275.bin"/><Relationship Id="rId549" Type="http://schemas.openxmlformats.org/officeDocument/2006/relationships/image" Target="media/image247.wmf"/><Relationship Id="rId714" Type="http://schemas.openxmlformats.org/officeDocument/2006/relationships/image" Target="media/image313.wmf"/><Relationship Id="rId756" Type="http://schemas.openxmlformats.org/officeDocument/2006/relationships/oleObject" Target="embeddings/oleObject426.bin"/><Relationship Id="rId50" Type="http://schemas.openxmlformats.org/officeDocument/2006/relationships/image" Target="media/image26.wmf"/><Relationship Id="rId104" Type="http://schemas.openxmlformats.org/officeDocument/2006/relationships/oleObject" Target="embeddings/oleObject44.bin"/><Relationship Id="rId146" Type="http://schemas.openxmlformats.org/officeDocument/2006/relationships/oleObject" Target="embeddings/oleObject65.bin"/><Relationship Id="rId188" Type="http://schemas.openxmlformats.org/officeDocument/2006/relationships/image" Target="media/image96.wmf"/><Relationship Id="rId311" Type="http://schemas.openxmlformats.org/officeDocument/2006/relationships/oleObject" Target="embeddings/oleObject158.bin"/><Relationship Id="rId353" Type="http://schemas.openxmlformats.org/officeDocument/2006/relationships/oleObject" Target="embeddings/oleObject181.bin"/><Relationship Id="rId395" Type="http://schemas.openxmlformats.org/officeDocument/2006/relationships/oleObject" Target="embeddings/oleObject205.bin"/><Relationship Id="rId409" Type="http://schemas.openxmlformats.org/officeDocument/2006/relationships/oleObject" Target="embeddings/oleObject212.bin"/><Relationship Id="rId560" Type="http://schemas.openxmlformats.org/officeDocument/2006/relationships/oleObject" Target="embeddings/oleObject304.bin"/><Relationship Id="rId798" Type="http://schemas.openxmlformats.org/officeDocument/2006/relationships/image" Target="media/image342.wmf"/><Relationship Id="rId92" Type="http://schemas.openxmlformats.org/officeDocument/2006/relationships/oleObject" Target="embeddings/oleObject38.bin"/><Relationship Id="rId213" Type="http://schemas.openxmlformats.org/officeDocument/2006/relationships/oleObject" Target="embeddings/oleObject102.bin"/><Relationship Id="rId420" Type="http://schemas.openxmlformats.org/officeDocument/2006/relationships/oleObject" Target="embeddings/oleObject218.bin"/><Relationship Id="rId616" Type="http://schemas.openxmlformats.org/officeDocument/2006/relationships/oleObject" Target="embeddings/oleObject341.bin"/><Relationship Id="rId658" Type="http://schemas.openxmlformats.org/officeDocument/2006/relationships/image" Target="media/image290.wmf"/><Relationship Id="rId823" Type="http://schemas.openxmlformats.org/officeDocument/2006/relationships/oleObject" Target="embeddings/oleObject467.bin"/><Relationship Id="rId255" Type="http://schemas.openxmlformats.org/officeDocument/2006/relationships/oleObject" Target="embeddings/oleObject127.bin"/><Relationship Id="rId297" Type="http://schemas.openxmlformats.org/officeDocument/2006/relationships/oleObject" Target="embeddings/oleObject151.bin"/><Relationship Id="rId462" Type="http://schemas.openxmlformats.org/officeDocument/2006/relationships/oleObject" Target="embeddings/oleObject242.bin"/><Relationship Id="rId518" Type="http://schemas.openxmlformats.org/officeDocument/2006/relationships/oleObject" Target="embeddings/oleObject281.bin"/><Relationship Id="rId725" Type="http://schemas.openxmlformats.org/officeDocument/2006/relationships/image" Target="media/image318.wmf"/><Relationship Id="rId115" Type="http://schemas.openxmlformats.org/officeDocument/2006/relationships/image" Target="media/image61.png"/><Relationship Id="rId157" Type="http://schemas.openxmlformats.org/officeDocument/2006/relationships/image" Target="media/image83.wmf"/><Relationship Id="rId322" Type="http://schemas.openxmlformats.org/officeDocument/2006/relationships/oleObject" Target="embeddings/oleObject163.bin"/><Relationship Id="rId364" Type="http://schemas.openxmlformats.org/officeDocument/2006/relationships/oleObject" Target="embeddings/oleObject188.bin"/><Relationship Id="rId767" Type="http://schemas.openxmlformats.org/officeDocument/2006/relationships/image" Target="media/image329.wmf"/><Relationship Id="rId61" Type="http://schemas.openxmlformats.org/officeDocument/2006/relationships/oleObject" Target="embeddings/oleObject23.bin"/><Relationship Id="rId199" Type="http://schemas.openxmlformats.org/officeDocument/2006/relationships/image" Target="media/image100.png"/><Relationship Id="rId571" Type="http://schemas.openxmlformats.org/officeDocument/2006/relationships/oleObject" Target="embeddings/oleObject312.bin"/><Relationship Id="rId627" Type="http://schemas.openxmlformats.org/officeDocument/2006/relationships/oleObject" Target="embeddings/oleObject347.bin"/><Relationship Id="rId669" Type="http://schemas.openxmlformats.org/officeDocument/2006/relationships/oleObject" Target="embeddings/oleObject369.bin"/><Relationship Id="rId834" Type="http://schemas.openxmlformats.org/officeDocument/2006/relationships/image" Target="media/image357.wmf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09.bin"/><Relationship Id="rId266" Type="http://schemas.openxmlformats.org/officeDocument/2006/relationships/oleObject" Target="embeddings/oleObject133.bin"/><Relationship Id="rId431" Type="http://schemas.openxmlformats.org/officeDocument/2006/relationships/oleObject" Target="embeddings/oleObject224.bin"/><Relationship Id="rId473" Type="http://schemas.openxmlformats.org/officeDocument/2006/relationships/oleObject" Target="embeddings/oleObject249.bin"/><Relationship Id="rId529" Type="http://schemas.openxmlformats.org/officeDocument/2006/relationships/image" Target="media/image238.wmf"/><Relationship Id="rId680" Type="http://schemas.openxmlformats.org/officeDocument/2006/relationships/image" Target="media/image301.wmf"/><Relationship Id="rId736" Type="http://schemas.openxmlformats.org/officeDocument/2006/relationships/oleObject" Target="embeddings/oleObject412.bin"/><Relationship Id="rId30" Type="http://schemas.openxmlformats.org/officeDocument/2006/relationships/image" Target="media/image15.png"/><Relationship Id="rId126" Type="http://schemas.openxmlformats.org/officeDocument/2006/relationships/oleObject" Target="embeddings/oleObject54.bin"/><Relationship Id="rId168" Type="http://schemas.openxmlformats.org/officeDocument/2006/relationships/image" Target="media/image89.wmf"/><Relationship Id="rId333" Type="http://schemas.openxmlformats.org/officeDocument/2006/relationships/image" Target="media/image160.wmf"/><Relationship Id="rId540" Type="http://schemas.openxmlformats.org/officeDocument/2006/relationships/image" Target="media/image243.wmf"/><Relationship Id="rId778" Type="http://schemas.openxmlformats.org/officeDocument/2006/relationships/image" Target="media/image332.wmf"/><Relationship Id="rId72" Type="http://schemas.openxmlformats.org/officeDocument/2006/relationships/image" Target="media/image39.wmf"/><Relationship Id="rId375" Type="http://schemas.openxmlformats.org/officeDocument/2006/relationships/oleObject" Target="embeddings/oleObject194.bin"/><Relationship Id="rId582" Type="http://schemas.openxmlformats.org/officeDocument/2006/relationships/oleObject" Target="embeddings/oleObject321.bin"/><Relationship Id="rId638" Type="http://schemas.openxmlformats.org/officeDocument/2006/relationships/oleObject" Target="embeddings/oleObject353.bin"/><Relationship Id="rId803" Type="http://schemas.openxmlformats.org/officeDocument/2006/relationships/oleObject" Target="embeddings/oleObject454.bin"/><Relationship Id="rId845" Type="http://schemas.openxmlformats.org/officeDocument/2006/relationships/oleObject" Target="embeddings/oleObject478.bin"/><Relationship Id="rId3" Type="http://schemas.openxmlformats.org/officeDocument/2006/relationships/webSettings" Target="webSettings.xml"/><Relationship Id="rId235" Type="http://schemas.openxmlformats.org/officeDocument/2006/relationships/oleObject" Target="embeddings/oleObject116.bin"/><Relationship Id="rId277" Type="http://schemas.openxmlformats.org/officeDocument/2006/relationships/image" Target="media/image133.wmf"/><Relationship Id="rId400" Type="http://schemas.openxmlformats.org/officeDocument/2006/relationships/oleObject" Target="embeddings/oleObject207.bin"/><Relationship Id="rId442" Type="http://schemas.openxmlformats.org/officeDocument/2006/relationships/oleObject" Target="embeddings/oleObject230.bin"/><Relationship Id="rId484" Type="http://schemas.openxmlformats.org/officeDocument/2006/relationships/oleObject" Target="embeddings/oleObject256.bin"/><Relationship Id="rId705" Type="http://schemas.openxmlformats.org/officeDocument/2006/relationships/oleObject" Target="embeddings/oleObject390.bin"/><Relationship Id="rId137" Type="http://schemas.openxmlformats.org/officeDocument/2006/relationships/oleObject" Target="embeddings/oleObject60.bin"/><Relationship Id="rId302" Type="http://schemas.openxmlformats.org/officeDocument/2006/relationships/image" Target="media/image144.wmf"/><Relationship Id="rId344" Type="http://schemas.openxmlformats.org/officeDocument/2006/relationships/image" Target="media/image164.wmf"/><Relationship Id="rId691" Type="http://schemas.openxmlformats.org/officeDocument/2006/relationships/oleObject" Target="embeddings/oleObject381.bin"/><Relationship Id="rId747" Type="http://schemas.openxmlformats.org/officeDocument/2006/relationships/oleObject" Target="embeddings/oleObject420.bin"/><Relationship Id="rId789" Type="http://schemas.openxmlformats.org/officeDocument/2006/relationships/oleObject" Target="embeddings/oleObject447.bin"/><Relationship Id="rId41" Type="http://schemas.openxmlformats.org/officeDocument/2006/relationships/image" Target="media/image21.wmf"/><Relationship Id="rId83" Type="http://schemas.openxmlformats.org/officeDocument/2006/relationships/oleObject" Target="embeddings/oleObject34.bin"/><Relationship Id="rId179" Type="http://schemas.openxmlformats.org/officeDocument/2006/relationships/oleObject" Target="embeddings/oleObject81.bin"/><Relationship Id="rId386" Type="http://schemas.openxmlformats.org/officeDocument/2006/relationships/image" Target="media/image182.wmf"/><Relationship Id="rId551" Type="http://schemas.openxmlformats.org/officeDocument/2006/relationships/image" Target="media/image248.wmf"/><Relationship Id="rId593" Type="http://schemas.openxmlformats.org/officeDocument/2006/relationships/image" Target="media/image261.wmf"/><Relationship Id="rId607" Type="http://schemas.openxmlformats.org/officeDocument/2006/relationships/image" Target="media/image267.wmf"/><Relationship Id="rId649" Type="http://schemas.openxmlformats.org/officeDocument/2006/relationships/oleObject" Target="embeddings/oleObject359.bin"/><Relationship Id="rId814" Type="http://schemas.openxmlformats.org/officeDocument/2006/relationships/oleObject" Target="embeddings/oleObject461.bin"/><Relationship Id="rId190" Type="http://schemas.openxmlformats.org/officeDocument/2006/relationships/image" Target="media/image97.wmf"/><Relationship Id="rId204" Type="http://schemas.openxmlformats.org/officeDocument/2006/relationships/image" Target="media/image102.wmf"/><Relationship Id="rId246" Type="http://schemas.openxmlformats.org/officeDocument/2006/relationships/image" Target="media/image120.wmf"/><Relationship Id="rId288" Type="http://schemas.openxmlformats.org/officeDocument/2006/relationships/image" Target="media/image138.wmf"/><Relationship Id="rId411" Type="http://schemas.openxmlformats.org/officeDocument/2006/relationships/oleObject" Target="embeddings/oleObject213.bin"/><Relationship Id="rId453" Type="http://schemas.openxmlformats.org/officeDocument/2006/relationships/image" Target="media/image212.wmf"/><Relationship Id="rId509" Type="http://schemas.openxmlformats.org/officeDocument/2006/relationships/oleObject" Target="embeddings/oleObject276.bin"/><Relationship Id="rId660" Type="http://schemas.openxmlformats.org/officeDocument/2006/relationships/image" Target="media/image291.wmf"/><Relationship Id="rId106" Type="http://schemas.openxmlformats.org/officeDocument/2006/relationships/oleObject" Target="embeddings/oleObject45.bin"/><Relationship Id="rId313" Type="http://schemas.openxmlformats.org/officeDocument/2006/relationships/image" Target="media/image150.wmf"/><Relationship Id="rId495" Type="http://schemas.openxmlformats.org/officeDocument/2006/relationships/oleObject" Target="embeddings/oleObject264.bin"/><Relationship Id="rId716" Type="http://schemas.openxmlformats.org/officeDocument/2006/relationships/image" Target="media/image314.wmf"/><Relationship Id="rId758" Type="http://schemas.openxmlformats.org/officeDocument/2006/relationships/oleObject" Target="embeddings/oleObject428.bin"/><Relationship Id="rId10" Type="http://schemas.openxmlformats.org/officeDocument/2006/relationships/image" Target="media/image3.png"/><Relationship Id="rId52" Type="http://schemas.openxmlformats.org/officeDocument/2006/relationships/image" Target="media/image27.wmf"/><Relationship Id="rId94" Type="http://schemas.openxmlformats.org/officeDocument/2006/relationships/oleObject" Target="embeddings/oleObject39.bin"/><Relationship Id="rId148" Type="http://schemas.openxmlformats.org/officeDocument/2006/relationships/oleObject" Target="embeddings/oleObject66.bin"/><Relationship Id="rId355" Type="http://schemas.openxmlformats.org/officeDocument/2006/relationships/oleObject" Target="embeddings/oleObject182.bin"/><Relationship Id="rId397" Type="http://schemas.openxmlformats.org/officeDocument/2006/relationships/oleObject" Target="embeddings/oleObject206.bin"/><Relationship Id="rId520" Type="http://schemas.openxmlformats.org/officeDocument/2006/relationships/oleObject" Target="embeddings/oleObject282.bin"/><Relationship Id="rId562" Type="http://schemas.openxmlformats.org/officeDocument/2006/relationships/oleObject" Target="embeddings/oleObject305.bin"/><Relationship Id="rId618" Type="http://schemas.openxmlformats.org/officeDocument/2006/relationships/oleObject" Target="embeddings/oleObject342.bin"/><Relationship Id="rId825" Type="http://schemas.openxmlformats.org/officeDocument/2006/relationships/oleObject" Target="embeddings/oleObject468.bin"/><Relationship Id="rId215" Type="http://schemas.openxmlformats.org/officeDocument/2006/relationships/image" Target="media/image107.wmf"/><Relationship Id="rId257" Type="http://schemas.openxmlformats.org/officeDocument/2006/relationships/image" Target="media/image124.wmf"/><Relationship Id="rId422" Type="http://schemas.openxmlformats.org/officeDocument/2006/relationships/image" Target="media/image198.wmf"/><Relationship Id="rId464" Type="http://schemas.openxmlformats.org/officeDocument/2006/relationships/oleObject" Target="embeddings/oleObject243.bin"/><Relationship Id="rId299" Type="http://schemas.openxmlformats.org/officeDocument/2006/relationships/oleObject" Target="embeddings/oleObject152.bin"/><Relationship Id="rId727" Type="http://schemas.openxmlformats.org/officeDocument/2006/relationships/image" Target="media/image319.wmf"/><Relationship Id="rId63" Type="http://schemas.openxmlformats.org/officeDocument/2006/relationships/oleObject" Target="embeddings/oleObject24.bin"/><Relationship Id="rId159" Type="http://schemas.openxmlformats.org/officeDocument/2006/relationships/image" Target="media/image84.wmf"/><Relationship Id="rId366" Type="http://schemas.openxmlformats.org/officeDocument/2006/relationships/image" Target="media/image172.wmf"/><Relationship Id="rId573" Type="http://schemas.openxmlformats.org/officeDocument/2006/relationships/oleObject" Target="embeddings/oleObject314.bin"/><Relationship Id="rId780" Type="http://schemas.openxmlformats.org/officeDocument/2006/relationships/image" Target="media/image333.wmf"/><Relationship Id="rId226" Type="http://schemas.openxmlformats.org/officeDocument/2006/relationships/oleObject" Target="embeddings/oleObject111.bin"/><Relationship Id="rId433" Type="http://schemas.openxmlformats.org/officeDocument/2006/relationships/oleObject" Target="embeddings/oleObject225.bin"/><Relationship Id="rId640" Type="http://schemas.openxmlformats.org/officeDocument/2006/relationships/oleObject" Target="embeddings/oleObject354.bin"/><Relationship Id="rId738" Type="http://schemas.openxmlformats.org/officeDocument/2006/relationships/oleObject" Target="embeddings/oleObject413.bin"/><Relationship Id="rId74" Type="http://schemas.openxmlformats.org/officeDocument/2006/relationships/image" Target="media/image40.wmf"/><Relationship Id="rId377" Type="http://schemas.openxmlformats.org/officeDocument/2006/relationships/oleObject" Target="embeddings/oleObject195.bin"/><Relationship Id="rId500" Type="http://schemas.openxmlformats.org/officeDocument/2006/relationships/oleObject" Target="embeddings/oleObject268.bin"/><Relationship Id="rId584" Type="http://schemas.openxmlformats.org/officeDocument/2006/relationships/image" Target="media/image257.wmf"/><Relationship Id="rId805" Type="http://schemas.openxmlformats.org/officeDocument/2006/relationships/oleObject" Target="embeddings/oleObject456.bin"/><Relationship Id="rId5" Type="http://schemas.openxmlformats.org/officeDocument/2006/relationships/endnotes" Target="endnotes.xml"/><Relationship Id="rId237" Type="http://schemas.openxmlformats.org/officeDocument/2006/relationships/oleObject" Target="embeddings/oleObject117.bin"/><Relationship Id="rId791" Type="http://schemas.openxmlformats.org/officeDocument/2006/relationships/oleObject" Target="embeddings/oleObject448.bin"/><Relationship Id="rId444" Type="http://schemas.openxmlformats.org/officeDocument/2006/relationships/oleObject" Target="embeddings/oleObject231.bin"/><Relationship Id="rId651" Type="http://schemas.openxmlformats.org/officeDocument/2006/relationships/oleObject" Target="embeddings/oleObject360.bin"/><Relationship Id="rId749" Type="http://schemas.openxmlformats.org/officeDocument/2006/relationships/image" Target="media/image323.wmf"/><Relationship Id="rId290" Type="http://schemas.openxmlformats.org/officeDocument/2006/relationships/image" Target="media/image139.wmf"/><Relationship Id="rId304" Type="http://schemas.openxmlformats.org/officeDocument/2006/relationships/image" Target="media/image145.wmf"/><Relationship Id="rId388" Type="http://schemas.openxmlformats.org/officeDocument/2006/relationships/image" Target="media/image183.wmf"/><Relationship Id="rId511" Type="http://schemas.openxmlformats.org/officeDocument/2006/relationships/oleObject" Target="embeddings/oleObject277.bin"/><Relationship Id="rId609" Type="http://schemas.openxmlformats.org/officeDocument/2006/relationships/oleObject" Target="embeddings/oleObject337.bin"/><Relationship Id="rId85" Type="http://schemas.openxmlformats.org/officeDocument/2006/relationships/oleObject" Target="embeddings/oleObject35.bin"/><Relationship Id="rId150" Type="http://schemas.openxmlformats.org/officeDocument/2006/relationships/oleObject" Target="embeddings/oleObject67.bin"/><Relationship Id="rId595" Type="http://schemas.openxmlformats.org/officeDocument/2006/relationships/image" Target="media/image262.wmf"/><Relationship Id="rId816" Type="http://schemas.openxmlformats.org/officeDocument/2006/relationships/image" Target="media/image349.wmf"/><Relationship Id="rId248" Type="http://schemas.openxmlformats.org/officeDocument/2006/relationships/oleObject" Target="embeddings/oleObject123.bin"/><Relationship Id="rId455" Type="http://schemas.openxmlformats.org/officeDocument/2006/relationships/image" Target="media/image213.wmf"/><Relationship Id="rId662" Type="http://schemas.openxmlformats.org/officeDocument/2006/relationships/image" Target="media/image292.wmf"/><Relationship Id="rId12" Type="http://schemas.openxmlformats.org/officeDocument/2006/relationships/image" Target="media/image5.png"/><Relationship Id="rId108" Type="http://schemas.openxmlformats.org/officeDocument/2006/relationships/oleObject" Target="embeddings/oleObject46.bin"/><Relationship Id="rId315" Type="http://schemas.openxmlformats.org/officeDocument/2006/relationships/image" Target="media/image151.wmf"/><Relationship Id="rId522" Type="http://schemas.openxmlformats.org/officeDocument/2006/relationships/oleObject" Target="embeddings/oleObject283.bin"/><Relationship Id="rId96" Type="http://schemas.openxmlformats.org/officeDocument/2006/relationships/oleObject" Target="embeddings/oleObject40.bin"/><Relationship Id="rId161" Type="http://schemas.openxmlformats.org/officeDocument/2006/relationships/image" Target="media/image85.png"/><Relationship Id="rId399" Type="http://schemas.openxmlformats.org/officeDocument/2006/relationships/image" Target="media/image188.wmf"/><Relationship Id="rId827" Type="http://schemas.openxmlformats.org/officeDocument/2006/relationships/oleObject" Target="embeddings/oleObject469.bin"/><Relationship Id="rId259" Type="http://schemas.openxmlformats.org/officeDocument/2006/relationships/image" Target="media/image125.wmf"/><Relationship Id="rId466" Type="http://schemas.openxmlformats.org/officeDocument/2006/relationships/oleObject" Target="embeddings/oleObject244.bin"/><Relationship Id="rId673" Type="http://schemas.openxmlformats.org/officeDocument/2006/relationships/oleObject" Target="embeddings/oleObject371.bin"/><Relationship Id="rId23" Type="http://schemas.openxmlformats.org/officeDocument/2006/relationships/oleObject" Target="embeddings/oleObject7.bin"/><Relationship Id="rId119" Type="http://schemas.openxmlformats.org/officeDocument/2006/relationships/oleObject" Target="embeddings/oleObject51.bin"/><Relationship Id="rId326" Type="http://schemas.openxmlformats.org/officeDocument/2006/relationships/oleObject" Target="embeddings/oleObject165.bin"/><Relationship Id="rId533" Type="http://schemas.openxmlformats.org/officeDocument/2006/relationships/oleObject" Target="embeddings/oleObject289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Desktop\&#27169;&#26495;\&#31354;&#30333;&#27169;&#26495;-&#39029;&#36793;&#36317;&#36866;&#20013;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空白模板-页边距适中</Template>
  <TotalTime>1</TotalTime>
  <Pages>4</Pages>
  <Words>2519</Words>
  <Characters>14360</Characters>
  <Application>Microsoft Office Word</Application>
  <DocSecurity>0</DocSecurity>
  <Lines>119</Lines>
  <Paragraphs>33</Paragraphs>
  <ScaleCrop>false</ScaleCrop>
  <Manager/>
  <Company/>
  <LinksUpToDate>false</LinksUpToDate>
  <CharactersWithSpaces>16846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dell</cp:lastModifiedBy>
  <cp:revision>6</cp:revision>
  <dcterms:created xsi:type="dcterms:W3CDTF">2025-06-18T08:26:00Z</dcterms:created>
  <dcterms:modified xsi:type="dcterms:W3CDTF">2025-12-26T12:29:00Z</dcterms:modified>
  <cp:category/>
</cp:coreProperties>
</file>